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30F1B0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71B58">
        <w:rPr>
          <w:b/>
          <w:noProof/>
          <w:sz w:val="24"/>
        </w:rPr>
        <w:t>8</w:t>
      </w:r>
      <w:r>
        <w:rPr>
          <w:b/>
          <w:i/>
          <w:noProof/>
          <w:sz w:val="28"/>
        </w:rPr>
        <w:tab/>
      </w:r>
      <w:r w:rsidR="00AE7E78">
        <w:rPr>
          <w:b/>
          <w:i/>
          <w:noProof/>
          <w:sz w:val="28"/>
        </w:rPr>
        <w:t>S2-2</w:t>
      </w:r>
      <w:r w:rsidR="004D126A">
        <w:rPr>
          <w:b/>
          <w:i/>
          <w:noProof/>
          <w:sz w:val="28"/>
        </w:rPr>
        <w:t>3</w:t>
      </w:r>
      <w:r w:rsidR="00AE7E78">
        <w:rPr>
          <w:b/>
          <w:i/>
          <w:noProof/>
          <w:sz w:val="28"/>
        </w:rPr>
        <w:t>0</w:t>
      </w:r>
      <w:r w:rsidR="0093061F">
        <w:rPr>
          <w:b/>
          <w:i/>
          <w:noProof/>
          <w:sz w:val="28"/>
        </w:rPr>
        <w:t>9586</w:t>
      </w:r>
    </w:p>
    <w:p w14:paraId="7CB45193" w14:textId="11BEAE87" w:rsidR="001E41F3" w:rsidRDefault="00071B58" w:rsidP="00CD61B0">
      <w:pPr>
        <w:pStyle w:val="CRCoverPage"/>
        <w:tabs>
          <w:tab w:val="right" w:pos="5103"/>
          <w:tab w:val="right" w:pos="9639"/>
        </w:tabs>
        <w:outlineLvl w:val="0"/>
        <w:rPr>
          <w:b/>
          <w:noProof/>
          <w:sz w:val="24"/>
        </w:rPr>
      </w:pPr>
      <w:r>
        <w:rPr>
          <w:b/>
          <w:noProof/>
          <w:sz w:val="24"/>
        </w:rPr>
        <w:t>Goteborg</w:t>
      </w:r>
      <w:r w:rsidR="007814C2">
        <w:rPr>
          <w:b/>
          <w:noProof/>
          <w:sz w:val="24"/>
        </w:rPr>
        <w:t xml:space="preserve">, </w:t>
      </w:r>
      <w:r>
        <w:rPr>
          <w:b/>
          <w:noProof/>
          <w:sz w:val="24"/>
        </w:rPr>
        <w:t>Sweden</w:t>
      </w:r>
      <w:r w:rsidR="001E41F3">
        <w:rPr>
          <w:b/>
          <w:noProof/>
          <w:sz w:val="24"/>
        </w:rPr>
        <w:t xml:space="preserve">, </w:t>
      </w:r>
      <w:r>
        <w:rPr>
          <w:rFonts w:eastAsia="Arial Unicode MS" w:cs="Arial"/>
          <w:b/>
          <w:bCs/>
          <w:sz w:val="24"/>
        </w:rPr>
        <w:t>A</w:t>
      </w:r>
      <w:r w:rsidR="00B145FA">
        <w:rPr>
          <w:rFonts w:eastAsia="Arial Unicode MS" w:cs="Arial"/>
          <w:b/>
          <w:bCs/>
          <w:sz w:val="24"/>
        </w:rPr>
        <w:t>u</w:t>
      </w:r>
      <w:r>
        <w:rPr>
          <w:rFonts w:eastAsia="Arial Unicode MS" w:cs="Arial"/>
          <w:b/>
          <w:bCs/>
          <w:sz w:val="24"/>
        </w:rPr>
        <w:t>g</w:t>
      </w:r>
      <w:r w:rsidR="007814C2">
        <w:rPr>
          <w:rFonts w:eastAsia="Arial Unicode MS" w:cs="Arial"/>
          <w:b/>
          <w:bCs/>
          <w:sz w:val="24"/>
        </w:rPr>
        <w:t xml:space="preserve"> 2</w:t>
      </w:r>
      <w:r>
        <w:rPr>
          <w:rFonts w:eastAsia="Arial Unicode MS" w:cs="Arial"/>
          <w:b/>
          <w:bCs/>
          <w:sz w:val="24"/>
        </w:rPr>
        <w:t>1</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5</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417029">
        <w:rPr>
          <w:rFonts w:cs="Arial"/>
          <w:b/>
          <w:bCs/>
          <w:color w:val="0000FF"/>
        </w:rPr>
        <w:t>8896</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57B0C" w:rsidR="001E41F3" w:rsidRPr="00410371" w:rsidRDefault="00AE7E78" w:rsidP="00E13F3D">
            <w:pPr>
              <w:pStyle w:val="CRCoverPage"/>
              <w:spacing w:after="0"/>
              <w:jc w:val="right"/>
              <w:rPr>
                <w:b/>
                <w:noProof/>
                <w:sz w:val="28"/>
              </w:rPr>
            </w:pPr>
            <w:r>
              <w:rPr>
                <w:b/>
                <w:noProof/>
                <w:sz w:val="28"/>
              </w:rPr>
              <w:t>23.</w:t>
            </w:r>
            <w:r w:rsidR="00A95DAA">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72B4AE" w:rsidR="001E41F3" w:rsidRPr="00410371" w:rsidRDefault="00791627" w:rsidP="000748B0">
            <w:pPr>
              <w:pStyle w:val="CRCoverPage"/>
              <w:spacing w:after="0"/>
              <w:jc w:val="center"/>
              <w:rPr>
                <w:noProof/>
              </w:rPr>
            </w:pPr>
            <w:r w:rsidRPr="00791627">
              <w:rPr>
                <w:b/>
                <w:noProof/>
                <w:sz w:val="28"/>
              </w:rPr>
              <w:t>4357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60E220" w:rsidR="001E41F3" w:rsidRPr="00410371" w:rsidRDefault="004048B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705539" w:rsidR="001E41F3" w:rsidRPr="00410371" w:rsidRDefault="00AE7E78">
            <w:pPr>
              <w:pStyle w:val="CRCoverPage"/>
              <w:spacing w:after="0"/>
              <w:jc w:val="center"/>
              <w:rPr>
                <w:noProof/>
                <w:sz w:val="28"/>
              </w:rPr>
            </w:pPr>
            <w:r w:rsidRPr="005B12EB">
              <w:rPr>
                <w:b/>
                <w:noProof/>
                <w:sz w:val="28"/>
              </w:rPr>
              <w:t>1</w:t>
            </w:r>
            <w:r w:rsidR="004D126A" w:rsidRPr="005B12EB">
              <w:rPr>
                <w:b/>
                <w:noProof/>
                <w:sz w:val="28"/>
              </w:rPr>
              <w:t>8</w:t>
            </w:r>
            <w:r w:rsidRPr="005B12EB">
              <w:rPr>
                <w:b/>
                <w:noProof/>
                <w:sz w:val="28"/>
              </w:rPr>
              <w:t>.</w:t>
            </w:r>
            <w:r w:rsidR="002D2CBF" w:rsidRPr="005B12EB">
              <w:rPr>
                <w:b/>
                <w:noProof/>
                <w:sz w:val="28"/>
              </w:rPr>
              <w:t>2</w:t>
            </w:r>
            <w:r w:rsidRPr="005B12EB">
              <w:rPr>
                <w:b/>
                <w:noProof/>
                <w:sz w:val="28"/>
              </w:rPr>
              <w:t>.</w:t>
            </w:r>
            <w:r w:rsidR="002D2CBF" w:rsidRPr="005B12E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5B1FB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BA56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4A9D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BB716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987329" w:rsidR="001E41F3" w:rsidRDefault="006D36AD">
            <w:pPr>
              <w:pStyle w:val="CRCoverPage"/>
              <w:spacing w:after="0"/>
              <w:ind w:left="100"/>
              <w:rPr>
                <w:noProof/>
              </w:rPr>
            </w:pPr>
            <w:r w:rsidRPr="006D36AD">
              <w:rPr>
                <w:noProof/>
              </w:rPr>
              <w:t>Clarification on the SMF event exposure and muting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1D4A54"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B0E084" w:rsidR="001E41F3" w:rsidRDefault="006221FA">
            <w:pPr>
              <w:pStyle w:val="CRCoverPage"/>
              <w:spacing w:after="0"/>
              <w:ind w:left="100"/>
              <w:rPr>
                <w:noProof/>
              </w:rPr>
            </w:pPr>
            <w:r>
              <w:rPr>
                <w:rFonts w:hint="eastAsia"/>
                <w:noProof/>
                <w:lang w:eastAsia="zh-CN"/>
              </w:rPr>
              <w:t>e</w:t>
            </w:r>
            <w:r>
              <w:rPr>
                <w:noProof/>
              </w:rPr>
              <w:t>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7C161F" w:rsidR="001E41F3" w:rsidRDefault="00EF6A2F">
            <w:pPr>
              <w:pStyle w:val="CRCoverPage"/>
              <w:spacing w:after="0"/>
              <w:ind w:left="100"/>
              <w:rPr>
                <w:noProof/>
              </w:rPr>
            </w:pPr>
            <w:r w:rsidRPr="00AC2ABE">
              <w:rPr>
                <w:noProof/>
              </w:rPr>
              <w:t>202</w:t>
            </w:r>
            <w:r w:rsidR="00134E80" w:rsidRPr="00AC2ABE">
              <w:rPr>
                <w:noProof/>
              </w:rPr>
              <w:t>3</w:t>
            </w:r>
            <w:r w:rsidRPr="00AC2ABE">
              <w:rPr>
                <w:noProof/>
              </w:rPr>
              <w:t>-</w:t>
            </w:r>
            <w:r w:rsidR="00134E80" w:rsidRPr="00AC2ABE">
              <w:rPr>
                <w:noProof/>
              </w:rPr>
              <w:t>0</w:t>
            </w:r>
            <w:r w:rsidR="00AC2ABE" w:rsidRPr="00AC2ABE">
              <w:rPr>
                <w:noProof/>
              </w:rPr>
              <w:t>8</w:t>
            </w:r>
            <w:r w:rsidRPr="00AC2ABE">
              <w:rPr>
                <w:noProof/>
              </w:rPr>
              <w:t>-</w:t>
            </w:r>
            <w:r w:rsidR="000C5D1F" w:rsidRPr="00AC2ABE">
              <w:rPr>
                <w:noProof/>
              </w:rPr>
              <w:t>1</w:t>
            </w:r>
            <w:r w:rsidR="00AC2ABE" w:rsidRPr="00AC2ABE">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31FD71" w:rsidR="001E41F3" w:rsidRDefault="00FB1F71" w:rsidP="00D24991">
            <w:pPr>
              <w:pStyle w:val="CRCoverPage"/>
              <w:spacing w:after="0"/>
              <w:ind w:left="100" w:right="-609"/>
              <w:rPr>
                <w:b/>
                <w:noProof/>
              </w:rPr>
            </w:pPr>
            <w:r w:rsidRPr="00FB1F71">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B903D2">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0528EB" w14:textId="77777777" w:rsidR="00355EC5" w:rsidRDefault="00170228" w:rsidP="00355EC5">
            <w:pPr>
              <w:pStyle w:val="CRCoverPage"/>
              <w:ind w:left="102"/>
            </w:pPr>
            <w:r>
              <w:t xml:space="preserve">As </w:t>
            </w:r>
            <w:r w:rsidRPr="00170228">
              <w:t xml:space="preserve">defined in </w:t>
            </w:r>
            <w:r w:rsidR="00D06FA9">
              <w:t>T</w:t>
            </w:r>
            <w:r w:rsidRPr="00170228">
              <w:t>able 6.9.2-2 and Table 6.18.2-2 of TS 23.288</w:t>
            </w:r>
            <w:r w:rsidR="000A7650">
              <w:t>,</w:t>
            </w:r>
            <w:r w:rsidR="000C5804">
              <w:t xml:space="preserve"> the </w:t>
            </w:r>
            <w:r w:rsidR="00522870">
              <w:t xml:space="preserve">NWDAF </w:t>
            </w:r>
            <w:r w:rsidR="008206EA">
              <w:t xml:space="preserve">can </w:t>
            </w:r>
            <w:r w:rsidR="0026624D">
              <w:t xml:space="preserve">collect </w:t>
            </w:r>
            <w:r w:rsidR="00997939">
              <w:t xml:space="preserve">the </w:t>
            </w:r>
            <w:r w:rsidR="003B5320">
              <w:t>5QI</w:t>
            </w:r>
            <w:r w:rsidRPr="00170228">
              <w:t xml:space="preserve"> via </w:t>
            </w:r>
            <w:proofErr w:type="spellStart"/>
            <w:r w:rsidRPr="00170228">
              <w:t>Nsmf_EventExposure</w:t>
            </w:r>
            <w:proofErr w:type="spellEnd"/>
            <w:r w:rsidRPr="00170228">
              <w:t xml:space="preserve"> service</w:t>
            </w:r>
            <w:r w:rsidR="006B00A0">
              <w:t xml:space="preserve">, but </w:t>
            </w:r>
            <w:r w:rsidR="00074C8D">
              <w:t xml:space="preserve">it’s </w:t>
            </w:r>
            <w:r w:rsidR="00DE53C1">
              <w:t xml:space="preserve">not </w:t>
            </w:r>
            <w:r w:rsidR="00BB5D87">
              <w:t>clear</w:t>
            </w:r>
            <w:r w:rsidR="00FF6C3E">
              <w:t xml:space="preserve"> </w:t>
            </w:r>
            <w:r w:rsidR="00AA75C9">
              <w:t>which</w:t>
            </w:r>
            <w:r w:rsidR="00A00302">
              <w:t xml:space="preserve"> </w:t>
            </w:r>
            <w:r w:rsidR="00C860BB">
              <w:t>E</w:t>
            </w:r>
            <w:r w:rsidR="00A00302" w:rsidRPr="00A00302">
              <w:t xml:space="preserve">vent ID of SMF </w:t>
            </w:r>
            <w:r w:rsidR="000D462E">
              <w:t>can</w:t>
            </w:r>
            <w:r w:rsidR="00A00302" w:rsidRPr="00A00302">
              <w:t xml:space="preserve"> be used to collect the 5QI</w:t>
            </w:r>
            <w:r w:rsidR="00D84C47">
              <w:t>.</w:t>
            </w:r>
          </w:p>
          <w:p w14:paraId="708AA7DE" w14:textId="13DD8D57" w:rsidR="00F92E33" w:rsidRPr="00A25934" w:rsidRDefault="008A19A6" w:rsidP="00355EC5">
            <w:pPr>
              <w:pStyle w:val="CRCoverPage"/>
              <w:ind w:left="102"/>
              <w:rPr>
                <w:lang w:eastAsia="zh-CN"/>
              </w:rPr>
            </w:pPr>
            <w:r>
              <w:rPr>
                <w:rFonts w:hint="eastAsia"/>
                <w:lang w:eastAsia="zh-CN"/>
              </w:rPr>
              <w:t>T</w:t>
            </w:r>
            <w:r w:rsidR="00174BD6">
              <w:rPr>
                <w:lang w:eastAsia="zh-CN"/>
              </w:rPr>
              <w:t xml:space="preserve">he </w:t>
            </w:r>
            <w:r w:rsidR="00EE1047" w:rsidRPr="00EE1047">
              <w:rPr>
                <w:lang w:eastAsia="zh-CN"/>
              </w:rPr>
              <w:t>Muting Mechanism related parameters (i.e., Deactivate notification flag, Retrieval notification flag and Muting Exception Instructions)</w:t>
            </w:r>
            <w:r w:rsidR="00965C30">
              <w:rPr>
                <w:lang w:eastAsia="zh-CN"/>
              </w:rPr>
              <w:t xml:space="preserve"> </w:t>
            </w:r>
            <w:r w:rsidR="00642843">
              <w:rPr>
                <w:lang w:eastAsia="zh-CN"/>
              </w:rPr>
              <w:t xml:space="preserve">in </w:t>
            </w:r>
            <w:r w:rsidR="00B73B63" w:rsidRPr="00B73B63">
              <w:rPr>
                <w:lang w:eastAsia="zh-CN"/>
              </w:rPr>
              <w:t>Table 4.15.1-1</w:t>
            </w:r>
            <w:r w:rsidR="00761B40">
              <w:rPr>
                <w:lang w:eastAsia="zh-CN"/>
              </w:rPr>
              <w:t xml:space="preserve"> are </w:t>
            </w:r>
            <w:r w:rsidR="00965C30">
              <w:rPr>
                <w:lang w:eastAsia="zh-CN"/>
              </w:rPr>
              <w:t xml:space="preserve">defined </w:t>
            </w:r>
            <w:r w:rsidR="00EE1433">
              <w:rPr>
                <w:lang w:eastAsia="zh-CN"/>
              </w:rPr>
              <w:t xml:space="preserve">in </w:t>
            </w:r>
            <w:r w:rsidR="005B6825">
              <w:rPr>
                <w:lang w:eastAsia="zh-CN"/>
              </w:rPr>
              <w:t>TS 23.288</w:t>
            </w:r>
            <w:r w:rsidR="00252FEA">
              <w:rPr>
                <w:lang w:eastAsia="zh-CN"/>
              </w:rPr>
              <w:t>.</w:t>
            </w:r>
            <w:r w:rsidR="00273CB8">
              <w:rPr>
                <w:lang w:eastAsia="zh-CN"/>
              </w:rPr>
              <w:t xml:space="preserve"> </w:t>
            </w:r>
            <w:r w:rsidR="006A4A51">
              <w:rPr>
                <w:lang w:eastAsia="zh-CN"/>
              </w:rPr>
              <w:t>A</w:t>
            </w:r>
            <w:r w:rsidR="00BB791E" w:rsidRPr="00BB791E">
              <w:rPr>
                <w:lang w:eastAsia="zh-CN"/>
              </w:rPr>
              <w:t>s described in clause 6.2.7 of TS 23.288, the Event Muting Mechanism is defined to limit signalling between Event Producer NF (e.g. AMF, SMF) and Event Consumer NF (NWDAF, DCCF)</w:t>
            </w:r>
            <w:r w:rsidR="00630F2D">
              <w:rPr>
                <w:lang w:eastAsia="zh-CN"/>
              </w:rPr>
              <w:t xml:space="preserve">, that </w:t>
            </w:r>
            <w:r w:rsidR="006B61A7">
              <w:rPr>
                <w:lang w:eastAsia="zh-CN"/>
              </w:rPr>
              <w:t xml:space="preserve">means </w:t>
            </w:r>
            <w:r w:rsidR="00ED1685" w:rsidRPr="00ED1685">
              <w:rPr>
                <w:lang w:eastAsia="zh-CN"/>
              </w:rPr>
              <w:t>the Muting Mechanism related parameters can only be used when the Event Consumer NF is NWDAF or DCCF</w:t>
            </w:r>
            <w:r w:rsidR="006D0037">
              <w:rPr>
                <w:lang w:eastAsia="zh-CN"/>
              </w:rPr>
              <w:t>. However</w:t>
            </w:r>
            <w:r w:rsidR="0085624E">
              <w:rPr>
                <w:lang w:eastAsia="zh-CN"/>
              </w:rPr>
              <w:t xml:space="preserve">, </w:t>
            </w:r>
            <w:r w:rsidR="004F61CD" w:rsidRPr="004F61CD">
              <w:rPr>
                <w:lang w:eastAsia="zh-CN"/>
              </w:rPr>
              <w:t>Event Reporting Information</w:t>
            </w:r>
            <w:r w:rsidR="00497976">
              <w:rPr>
                <w:lang w:eastAsia="zh-CN"/>
              </w:rPr>
              <w:t xml:space="preserve"> defined </w:t>
            </w:r>
            <w:r w:rsidR="00E90E38">
              <w:rPr>
                <w:lang w:eastAsia="zh-CN"/>
              </w:rPr>
              <w:t>in</w:t>
            </w:r>
            <w:r w:rsidR="00CE2380">
              <w:rPr>
                <w:lang w:eastAsia="zh-CN"/>
              </w:rPr>
              <w:t xml:space="preserve"> </w:t>
            </w:r>
            <w:r w:rsidR="00C02B27" w:rsidRPr="00B73B63">
              <w:rPr>
                <w:lang w:eastAsia="zh-CN"/>
              </w:rPr>
              <w:t>Table 4.15.1-1</w:t>
            </w:r>
            <w:r w:rsidR="00381EAD">
              <w:t xml:space="preserve"> </w:t>
            </w:r>
            <w:r w:rsidR="00381EAD" w:rsidRPr="00381EAD">
              <w:rPr>
                <w:lang w:eastAsia="zh-CN"/>
              </w:rPr>
              <w:t xml:space="preserve">does not </w:t>
            </w:r>
            <w:r w:rsidR="00213B58">
              <w:rPr>
                <w:lang w:eastAsia="zh-CN"/>
              </w:rPr>
              <w:t>restrict</w:t>
            </w:r>
            <w:r w:rsidR="00381EAD" w:rsidRPr="00381EAD">
              <w:rPr>
                <w:lang w:eastAsia="zh-CN"/>
              </w:rPr>
              <w:t xml:space="preserve"> the consumer to NWDAF or DCCF</w:t>
            </w:r>
            <w:r w:rsidR="00F87A2E">
              <w:rPr>
                <w:lang w:eastAsia="zh-CN"/>
              </w:rPr>
              <w:t xml:space="preserve">, so it’s </w:t>
            </w:r>
            <w:r w:rsidR="00F47B35">
              <w:rPr>
                <w:lang w:eastAsia="zh-CN"/>
              </w:rPr>
              <w:t xml:space="preserve">not </w:t>
            </w:r>
            <w:r w:rsidR="0051705C">
              <w:rPr>
                <w:lang w:eastAsia="zh-CN"/>
              </w:rPr>
              <w:t>cl</w:t>
            </w:r>
            <w:r w:rsidR="009A1963">
              <w:rPr>
                <w:lang w:eastAsia="zh-CN"/>
              </w:rPr>
              <w:t xml:space="preserve">ear </w:t>
            </w:r>
            <w:r w:rsidR="0001464E">
              <w:rPr>
                <w:lang w:eastAsia="zh-CN"/>
              </w:rPr>
              <w:t xml:space="preserve">if </w:t>
            </w:r>
            <w:r w:rsidR="00557777" w:rsidRPr="00ED1685">
              <w:rPr>
                <w:lang w:eastAsia="zh-CN"/>
              </w:rPr>
              <w:t>the Muting Mechanism related parameters</w:t>
            </w:r>
            <w:r w:rsidR="00084C4E">
              <w:rPr>
                <w:lang w:eastAsia="zh-CN"/>
              </w:rPr>
              <w:t xml:space="preserve"> </w:t>
            </w:r>
            <w:r w:rsidR="0072253B">
              <w:rPr>
                <w:lang w:eastAsia="zh-CN"/>
              </w:rPr>
              <w:t xml:space="preserve">can </w:t>
            </w:r>
            <w:r w:rsidR="00310F90">
              <w:rPr>
                <w:lang w:eastAsia="zh-CN"/>
              </w:rPr>
              <w:t xml:space="preserve">apply </w:t>
            </w:r>
            <w:r w:rsidR="007963B5">
              <w:rPr>
                <w:lang w:eastAsia="zh-CN"/>
              </w:rPr>
              <w:t xml:space="preserve">to </w:t>
            </w:r>
            <w:r w:rsidR="00B77912">
              <w:rPr>
                <w:lang w:eastAsia="zh-CN"/>
              </w:rPr>
              <w:t xml:space="preserve">APIs </w:t>
            </w:r>
            <w:r w:rsidR="00C951E7" w:rsidRPr="00C951E7">
              <w:rPr>
                <w:lang w:eastAsia="zh-CN"/>
              </w:rPr>
              <w:t>that are currently not specified to be used by the NWDAF</w:t>
            </w:r>
            <w:r w:rsidR="000C4233">
              <w:rPr>
                <w:lang w:eastAsia="zh-CN"/>
              </w:rPr>
              <w:t xml:space="preserve"> or DCCF</w:t>
            </w:r>
            <w:r w:rsidR="00C951E7" w:rsidRPr="00C951E7">
              <w:rPr>
                <w:lang w:eastAsia="zh-CN"/>
              </w:rPr>
              <w:t xml:space="preserve"> for data collection</w:t>
            </w:r>
            <w:r w:rsidR="00E67264">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CF109B" w14:textId="77777777" w:rsidR="00F51681" w:rsidRDefault="008B2250" w:rsidP="00C779F7">
            <w:pPr>
              <w:pStyle w:val="CRCoverPage"/>
              <w:ind w:left="102"/>
              <w:rPr>
                <w:noProof/>
                <w:lang w:eastAsia="zh-CN"/>
              </w:rPr>
            </w:pPr>
            <w:r w:rsidRPr="008B2250">
              <w:rPr>
                <w:noProof/>
                <w:lang w:eastAsia="zh-CN"/>
              </w:rPr>
              <w:t xml:space="preserve">The Event ID “QFI </w:t>
            </w:r>
            <w:r w:rsidRPr="008B2250">
              <w:t>allocation</w:t>
            </w:r>
            <w:r w:rsidRPr="008B2250">
              <w:rPr>
                <w:noProof/>
                <w:lang w:eastAsia="zh-CN"/>
              </w:rPr>
              <w:t xml:space="preserve">” </w:t>
            </w:r>
            <w:r w:rsidR="002C0E77">
              <w:rPr>
                <w:noProof/>
                <w:lang w:eastAsia="zh-CN"/>
              </w:rPr>
              <w:t>is</w:t>
            </w:r>
            <w:r w:rsidRPr="008B2250">
              <w:rPr>
                <w:noProof/>
                <w:lang w:eastAsia="zh-CN"/>
              </w:rPr>
              <w:t xml:space="preserve"> enhanced to provide the 5QI.</w:t>
            </w:r>
          </w:p>
          <w:p w14:paraId="166DAE56" w14:textId="19BCAEC1" w:rsidR="00C779F7" w:rsidRDefault="00A85C0B" w:rsidP="00C779F7">
            <w:pPr>
              <w:pStyle w:val="CRCoverPage"/>
              <w:ind w:left="102"/>
              <w:rPr>
                <w:noProof/>
                <w:lang w:eastAsia="zh-CN"/>
              </w:rPr>
            </w:pPr>
            <w:r>
              <w:rPr>
                <w:noProof/>
                <w:lang w:eastAsia="zh-CN"/>
              </w:rPr>
              <w:t>The</w:t>
            </w:r>
            <w:r w:rsidR="005E31A0">
              <w:rPr>
                <w:noProof/>
                <w:lang w:eastAsia="zh-CN"/>
              </w:rPr>
              <w:t xml:space="preserve"> following</w:t>
            </w:r>
            <w:r w:rsidR="00AF0EE0">
              <w:rPr>
                <w:noProof/>
                <w:lang w:eastAsia="zh-CN"/>
              </w:rPr>
              <w:t xml:space="preserve"> </w:t>
            </w:r>
            <w:r w:rsidR="005D2A82" w:rsidRPr="005D2A82">
              <w:rPr>
                <w:noProof/>
                <w:lang w:eastAsia="zh-CN"/>
              </w:rPr>
              <w:t>NOTE is added to the Table 4.15.1-1</w:t>
            </w:r>
            <w:r w:rsidR="005E675C">
              <w:rPr>
                <w:noProof/>
                <w:lang w:eastAsia="zh-CN"/>
              </w:rPr>
              <w:t>.</w:t>
            </w:r>
          </w:p>
          <w:p w14:paraId="31C656EC" w14:textId="0E685CE3" w:rsidR="005E675C" w:rsidRPr="00B84348" w:rsidRDefault="00FC086C" w:rsidP="00C779F7">
            <w:pPr>
              <w:pStyle w:val="CRCoverPage"/>
              <w:ind w:left="102"/>
              <w:rPr>
                <w:noProof/>
                <w:lang w:eastAsia="zh-CN"/>
              </w:rPr>
            </w:pPr>
            <w:r w:rsidRPr="00FC086C">
              <w:rPr>
                <w:noProof/>
                <w:lang w:eastAsia="zh-CN"/>
              </w:rPr>
              <w:t>NOTE X:</w:t>
            </w:r>
            <w:r w:rsidRPr="00FC086C">
              <w:rPr>
                <w:noProof/>
                <w:lang w:eastAsia="zh-CN"/>
              </w:rPr>
              <w:tab/>
              <w:t>This parameter is included only if the Event Consumer NF is NWDAF or DCCF.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F22B92" w:rsidR="001E41F3" w:rsidRDefault="005E46DA">
            <w:pPr>
              <w:pStyle w:val="CRCoverPage"/>
              <w:spacing w:after="0"/>
              <w:ind w:left="100"/>
              <w:rPr>
                <w:noProof/>
                <w:lang w:eastAsia="zh-CN"/>
              </w:rPr>
            </w:pPr>
            <w:r>
              <w:rPr>
                <w:rFonts w:hint="eastAsia"/>
                <w:noProof/>
                <w:lang w:eastAsia="zh-CN"/>
              </w:rPr>
              <w:t>N</w:t>
            </w:r>
            <w:r>
              <w:rPr>
                <w:noProof/>
                <w:lang w:eastAsia="zh-CN"/>
              </w:rPr>
              <w:t xml:space="preserve">o </w:t>
            </w:r>
            <w:r w:rsidR="00A557E4" w:rsidRPr="00A557E4">
              <w:rPr>
                <w:noProof/>
                <w:lang w:eastAsia="zh-CN"/>
              </w:rPr>
              <w:t>Event ID of SMF can be used to collect the 5QI</w:t>
            </w:r>
            <w:r w:rsidR="00640C32">
              <w:rPr>
                <w:noProof/>
                <w:lang w:eastAsia="zh-CN"/>
              </w:rPr>
              <w:t xml:space="preserve">, and </w:t>
            </w:r>
            <w:r w:rsidR="00B55434">
              <w:rPr>
                <w:lang w:eastAsia="zh-CN"/>
              </w:rPr>
              <w:t xml:space="preserve">it’s not clear if </w:t>
            </w:r>
            <w:r w:rsidR="00B55434" w:rsidRPr="00ED1685">
              <w:rPr>
                <w:lang w:eastAsia="zh-CN"/>
              </w:rPr>
              <w:t>the Muting Mechanism related parameters</w:t>
            </w:r>
            <w:r w:rsidR="00B55434">
              <w:rPr>
                <w:lang w:eastAsia="zh-CN"/>
              </w:rPr>
              <w:t xml:space="preserve"> can apply to APIs </w:t>
            </w:r>
            <w:r w:rsidR="00B55434" w:rsidRPr="00C951E7">
              <w:rPr>
                <w:lang w:eastAsia="zh-CN"/>
              </w:rPr>
              <w:t>that are currently not specified to be used by the NWDAF</w:t>
            </w:r>
            <w:r w:rsidR="00B55434">
              <w:rPr>
                <w:lang w:eastAsia="zh-CN"/>
              </w:rPr>
              <w:t xml:space="preserve"> or DCCF</w:t>
            </w:r>
            <w:r w:rsidR="00B55434" w:rsidRPr="00C951E7">
              <w:rPr>
                <w:lang w:eastAsia="zh-CN"/>
              </w:rPr>
              <w:t xml:space="preserve"> for data collection</w:t>
            </w:r>
            <w:r w:rsidR="00B55434">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028705" w:rsidR="001E41F3" w:rsidRDefault="005122A1">
            <w:pPr>
              <w:pStyle w:val="CRCoverPage"/>
              <w:spacing w:after="0"/>
              <w:ind w:left="100"/>
              <w:rPr>
                <w:noProof/>
              </w:rPr>
            </w:pPr>
            <w:r>
              <w:rPr>
                <w:noProof/>
              </w:rPr>
              <w:t>4.15.1</w:t>
            </w:r>
            <w:r w:rsidR="003A27A4">
              <w:rPr>
                <w:noProof/>
              </w:rPr>
              <w:t xml:space="preserve">, </w:t>
            </w:r>
            <w:r w:rsidR="00455E57">
              <w:rPr>
                <w:noProof/>
              </w:rPr>
              <w:t>5.2.8.3.1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14187" w:rsidRDefault="00AE7E78">
            <w:pPr>
              <w:pStyle w:val="CRCoverPage"/>
              <w:spacing w:after="0"/>
              <w:jc w:val="center"/>
              <w:rPr>
                <w:b/>
                <w:caps/>
                <w:noProof/>
              </w:rPr>
            </w:pPr>
            <w:r w:rsidRPr="0071418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14187" w:rsidRDefault="00AE7E78">
            <w:pPr>
              <w:pStyle w:val="CRCoverPage"/>
              <w:spacing w:after="0"/>
              <w:jc w:val="center"/>
              <w:rPr>
                <w:b/>
                <w:caps/>
                <w:noProof/>
              </w:rPr>
            </w:pPr>
            <w:r w:rsidRPr="0071418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14187" w:rsidRDefault="00AE7E78">
            <w:pPr>
              <w:pStyle w:val="CRCoverPage"/>
              <w:spacing w:after="0"/>
              <w:jc w:val="center"/>
              <w:rPr>
                <w:b/>
                <w:caps/>
                <w:noProof/>
              </w:rPr>
            </w:pPr>
            <w:r w:rsidRPr="0071418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36BC0A7" w14:textId="77777777" w:rsidR="006E3DBD" w:rsidRPr="00140E21" w:rsidRDefault="006E3DBD" w:rsidP="006E3DBD">
      <w:pPr>
        <w:pStyle w:val="3"/>
        <w:rPr>
          <w:rFonts w:eastAsia="宋体"/>
        </w:rPr>
      </w:pPr>
      <w:bookmarkStart w:id="3" w:name="_Toc20204190"/>
      <w:bookmarkStart w:id="4" w:name="_Toc27894879"/>
      <w:bookmarkStart w:id="5" w:name="_Toc36191957"/>
      <w:bookmarkStart w:id="6" w:name="_Toc45193047"/>
      <w:bookmarkStart w:id="7" w:name="_Toc47592679"/>
      <w:bookmarkStart w:id="8" w:name="_Toc51834766"/>
      <w:bookmarkStart w:id="9" w:name="_Toc138763113"/>
      <w:bookmarkEnd w:id="2"/>
      <w:r w:rsidRPr="00140E21">
        <w:rPr>
          <w:rFonts w:eastAsia="宋体"/>
        </w:rPr>
        <w:t>4.15.1</w:t>
      </w:r>
      <w:r w:rsidRPr="00140E21">
        <w:rPr>
          <w:rFonts w:eastAsia="宋体"/>
        </w:rPr>
        <w:tab/>
        <w:t>General</w:t>
      </w:r>
      <w:bookmarkEnd w:id="3"/>
      <w:bookmarkEnd w:id="4"/>
      <w:bookmarkEnd w:id="5"/>
      <w:bookmarkEnd w:id="6"/>
      <w:bookmarkEnd w:id="7"/>
      <w:bookmarkEnd w:id="8"/>
      <w:bookmarkEnd w:id="9"/>
    </w:p>
    <w:p w14:paraId="27CA793F" w14:textId="77777777" w:rsidR="006E3DBD" w:rsidRPr="00140E21" w:rsidRDefault="006E3DBD" w:rsidP="006E3DBD">
      <w:r w:rsidRPr="00140E21">
        <w:t>The network capability exposure comprises</w:t>
      </w:r>
    </w:p>
    <w:p w14:paraId="1D9A30AB" w14:textId="77777777" w:rsidR="006E3DBD" w:rsidRPr="00140E21" w:rsidRDefault="006E3DBD" w:rsidP="006E3DBD">
      <w:pPr>
        <w:pStyle w:val="B1"/>
      </w:pPr>
      <w:r w:rsidRPr="00140E21">
        <w:t>-</w:t>
      </w:r>
      <w:r w:rsidRPr="00140E21">
        <w:tab/>
        <w:t>Exposure of network events externally as well as internally towards core network NFs;</w:t>
      </w:r>
    </w:p>
    <w:p w14:paraId="3F49CE3D" w14:textId="77777777" w:rsidR="006E3DBD" w:rsidRPr="00140E21" w:rsidRDefault="006E3DBD" w:rsidP="006E3DBD">
      <w:pPr>
        <w:pStyle w:val="B1"/>
      </w:pPr>
      <w:r w:rsidRPr="00140E21">
        <w:t>-</w:t>
      </w:r>
      <w:r w:rsidRPr="00140E21">
        <w:tab/>
        <w:t>Exposure of provisioning capability towards external functions;</w:t>
      </w:r>
    </w:p>
    <w:p w14:paraId="0D79C3E5" w14:textId="77777777" w:rsidR="006E3DBD" w:rsidRPr="00140E21" w:rsidRDefault="006E3DBD" w:rsidP="006E3DBD">
      <w:pPr>
        <w:pStyle w:val="B1"/>
      </w:pPr>
      <w:r w:rsidRPr="00140E21">
        <w:t>-</w:t>
      </w:r>
      <w:r w:rsidRPr="00140E21">
        <w:tab/>
        <w:t>Exposure of policy and charging capabilities towards external functions;</w:t>
      </w:r>
    </w:p>
    <w:p w14:paraId="135CD17B" w14:textId="77777777" w:rsidR="006E3DBD" w:rsidRPr="00140E21" w:rsidRDefault="006E3DBD" w:rsidP="006E3DBD">
      <w:pPr>
        <w:pStyle w:val="B1"/>
      </w:pPr>
      <w:r w:rsidRPr="00140E21">
        <w:t>-</w:t>
      </w:r>
      <w:r w:rsidRPr="00140E21">
        <w:tab/>
        <w:t>Exposure of core network internal capabilities for analytics.</w:t>
      </w:r>
    </w:p>
    <w:p w14:paraId="6ADD1261" w14:textId="77777777" w:rsidR="006E3DBD" w:rsidRPr="00140E21" w:rsidRDefault="006E3DBD" w:rsidP="006E3DBD">
      <w:pPr>
        <w:pStyle w:val="B1"/>
      </w:pPr>
      <w:r w:rsidRPr="00140E21">
        <w:t>-</w:t>
      </w:r>
      <w:r w:rsidRPr="00140E21">
        <w:tab/>
        <w:t>Exposure of analytics to external party.</w:t>
      </w:r>
    </w:p>
    <w:p w14:paraId="3E170401" w14:textId="77777777" w:rsidR="006E3DBD" w:rsidRPr="00140E21" w:rsidRDefault="006E3DBD" w:rsidP="006E3DBD">
      <w:pPr>
        <w:pStyle w:val="B1"/>
      </w:pPr>
      <w:r w:rsidRPr="00140E21">
        <w:t>-</w:t>
      </w:r>
      <w:r w:rsidRPr="00140E21">
        <w:tab/>
        <w:t>Retrieval of data from external party by NWDAF.</w:t>
      </w:r>
    </w:p>
    <w:p w14:paraId="14018271" w14:textId="77777777" w:rsidR="006E3DBD" w:rsidRDefault="006E3DBD" w:rsidP="006E3DBD">
      <w:pPr>
        <w:pStyle w:val="B1"/>
      </w:pPr>
      <w:r>
        <w:t>-</w:t>
      </w:r>
      <w:r>
        <w:tab/>
        <w:t>Exposure of number of registered UEs and/or established PDU Sessions for a network slice that is subject to Network Slice Admission Control towards core network NFs or external party.</w:t>
      </w:r>
    </w:p>
    <w:p w14:paraId="18F5E7FE" w14:textId="77777777" w:rsidR="006E3DBD" w:rsidRDefault="006E3DBD" w:rsidP="006E3DBD">
      <w:pPr>
        <w:pStyle w:val="B1"/>
      </w:pPr>
      <w:r>
        <w:t>-</w:t>
      </w:r>
      <w:r>
        <w:tab/>
        <w:t xml:space="preserve">Exposure of Member UE selection assistance information including list(s) of </w:t>
      </w:r>
      <w:proofErr w:type="gramStart"/>
      <w:r>
        <w:t>candidate</w:t>
      </w:r>
      <w:proofErr w:type="gramEnd"/>
      <w:r>
        <w:t xml:space="preserve"> UEs based on the UE list provided by the AF and possibly additional information that fulfil some Member UE filtering criteria provided by the AF.</w:t>
      </w:r>
    </w:p>
    <w:p w14:paraId="2CD1C4EE" w14:textId="77777777" w:rsidR="006E3DBD" w:rsidRPr="00140E21" w:rsidRDefault="006E3DBD" w:rsidP="006E3DBD">
      <w:r w:rsidRPr="00140E21">
        <w:t>When subscribing to event reporting the NF consumer(s) provide:</w:t>
      </w:r>
    </w:p>
    <w:p w14:paraId="067CA725" w14:textId="77777777" w:rsidR="006E3DBD" w:rsidRPr="00140E21" w:rsidRDefault="006E3DBD" w:rsidP="006E3DBD">
      <w:pPr>
        <w:pStyle w:val="B1"/>
      </w:pPr>
      <w:r w:rsidRPr="00140E21">
        <w:t>-</w:t>
      </w:r>
      <w:r w:rsidRPr="00140E21">
        <w:tab/>
        <w:t xml:space="preserve">One or multiple Event ID(s). An Event ID identifies the type of event being subscribed to (e.g. PDU Session </w:t>
      </w:r>
      <w:r>
        <w:t>R</w:t>
      </w:r>
      <w:r w:rsidRPr="00140E21">
        <w:t>elease, UE mobility out of an Area of Interest, etc.).</w:t>
      </w:r>
    </w:p>
    <w:p w14:paraId="7724F142" w14:textId="77777777" w:rsidR="006E3DBD" w:rsidRPr="00140E21" w:rsidRDefault="006E3DBD" w:rsidP="006E3DBD">
      <w:pPr>
        <w:pStyle w:val="B1"/>
      </w:pPr>
      <w:r w:rsidRPr="00140E21">
        <w:t>-</w:t>
      </w:r>
      <w:r w:rsidRPr="00140E21">
        <w:tab/>
        <w:t>Event Filter Information: Provides Event Parameter Types and Event Parameter Value(s) to be matched against, in order to meet the condition for notifying the subscribed Event ID e.g. the Event Parameter Type could be "Area of interest" and Event Parameter Value list could be list of TAs; The Event Filter depends on the Event ID. The Event Filter Information is provided per Event ID(s) being subscribed to: within a subscription different Event ID(s) may be associated with different Event Filter Information.</w:t>
      </w:r>
    </w:p>
    <w:p w14:paraId="5F48615E" w14:textId="77777777" w:rsidR="006E3DBD" w:rsidRPr="00140E21" w:rsidRDefault="006E3DBD" w:rsidP="006E3DBD">
      <w:pPr>
        <w:pStyle w:val="B1"/>
      </w:pPr>
      <w:r w:rsidRPr="00140E21">
        <w:t>-</w:t>
      </w:r>
      <w:r w:rsidRPr="00140E21">
        <w:tab/>
        <w:t>Event Reporting Information described in the Table 4.15.1-1 below. Within a subscription all Event ID(s) are associated with a unique Event Reporting Information.</w:t>
      </w:r>
    </w:p>
    <w:p w14:paraId="76CC3EAB" w14:textId="77777777" w:rsidR="006E3DBD" w:rsidRPr="00140E21" w:rsidRDefault="006E3DBD" w:rsidP="006E3DBD">
      <w:pPr>
        <w:pStyle w:val="B1"/>
      </w:pPr>
      <w:r w:rsidRPr="00140E21">
        <w:t>-</w:t>
      </w:r>
      <w:r w:rsidRPr="00140E21">
        <w:tab/>
      </w:r>
      <w:r>
        <w:t>Target of Event Reporting</w:t>
      </w:r>
      <w:r w:rsidRPr="00140E21">
        <w:t>: this may indicate a specific UE or PDU Session, a group of UE(s) or any UE (i.e. all UEs), Within a subscription all Event ID (s) are associated with the same</w:t>
      </w:r>
      <w:r>
        <w:t xml:space="preserve"> Target of Event Reporting</w:t>
      </w:r>
      <w:r w:rsidRPr="00140E21">
        <w:t xml:space="preserve"> (possibly corresponding to multiple UE or multiple PDU Sessions).</w:t>
      </w:r>
    </w:p>
    <w:p w14:paraId="148D1910" w14:textId="77777777" w:rsidR="006E3DBD" w:rsidRPr="00140E21" w:rsidRDefault="006E3DBD" w:rsidP="006E3DBD">
      <w:pPr>
        <w:pStyle w:val="B1"/>
      </w:pPr>
      <w:r w:rsidRPr="00140E21">
        <w:t>-</w:t>
      </w:r>
      <w:r w:rsidRPr="00140E21">
        <w:tab/>
        <w:t xml:space="preserve">A Notification Target Address (+ Notification Correlation ID) allowing the Event Receiving NF to correlate notifications received from the Event provider with this subscription. A subscription is associated with </w:t>
      </w:r>
      <w:proofErr w:type="gramStart"/>
      <w:r w:rsidRPr="00140E21">
        <w:t>an</w:t>
      </w:r>
      <w:proofErr w:type="gramEnd"/>
      <w:r w:rsidRPr="00140E21">
        <w:t xml:space="preserve"> unique Notification Target Address (+ Notification Correlation ID). In the case that the NF consumer subscribes to the NF producer on behalf of other NF, the NF consumer includes the Notification Target </w:t>
      </w:r>
      <w:proofErr w:type="gramStart"/>
      <w:r w:rsidRPr="00140E21">
        <w:t>Address(</w:t>
      </w:r>
      <w:proofErr w:type="gramEnd"/>
      <w:r w:rsidRPr="00140E21">
        <w:t>+Notification Correlation ID) of other NF for the Event ID which is to be notified to other NF directly</w:t>
      </w:r>
      <w:r>
        <w:t xml:space="preserve"> and </w:t>
      </w:r>
      <w:r w:rsidRPr="00140E21">
        <w:t xml:space="preserve">the Notification Target Address(+Notification Correlation ID) of itself for the Subscription change related event notification. Each Notification Target </w:t>
      </w:r>
      <w:proofErr w:type="gramStart"/>
      <w:r w:rsidRPr="00140E21">
        <w:t>Address(</w:t>
      </w:r>
      <w:proofErr w:type="gramEnd"/>
      <w:r w:rsidRPr="00140E21">
        <w:t>+ Notification Correlation ID) is associated with related (set of) Event ID(s).</w:t>
      </w:r>
    </w:p>
    <w:p w14:paraId="040746DE" w14:textId="77777777" w:rsidR="006E3DBD" w:rsidRPr="00140E21" w:rsidRDefault="006E3DBD" w:rsidP="006E3DBD">
      <w:pPr>
        <w:pStyle w:val="B1"/>
      </w:pPr>
      <w:r w:rsidRPr="00140E21">
        <w:t>-</w:t>
      </w:r>
      <w:r w:rsidRPr="00140E21">
        <w:tab/>
        <w:t xml:space="preserve">An Expiry time represents the time </w:t>
      </w:r>
      <w:proofErr w:type="spellStart"/>
      <w:r w:rsidRPr="00140E21">
        <w:t>upto</w:t>
      </w:r>
      <w:proofErr w:type="spellEnd"/>
      <w:r w:rsidRPr="00140E21">
        <w:t xml:space="preserve"> which the subscription is desired to be kept as active. The NF service consumer may suggest an Expiry time and provide to the NF service producer. Based on the operator's policy, the NF service producer decides whether the subscription can be expired. If the subscription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in order to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14:paraId="26367423" w14:textId="77777777" w:rsidR="006E3DBD" w:rsidRPr="00140E21" w:rsidRDefault="006E3DBD" w:rsidP="006E3DBD">
      <w:r w:rsidRPr="00140E21">
        <w:t>When the subscription is accepted by the Event provider NF, the consumer NF receives from the event provider NF an identifier (Subscription Correlation ID) allowing to further manage (modify, delete) this subscription.</w:t>
      </w:r>
    </w:p>
    <w:p w14:paraId="1212331E" w14:textId="77777777" w:rsidR="006E3DBD" w:rsidRPr="00140E21" w:rsidRDefault="006E3DBD" w:rsidP="006E3DBD">
      <w:pPr>
        <w:pStyle w:val="NO"/>
      </w:pPr>
      <w:r w:rsidRPr="00140E21">
        <w:lastRenderedPageBreak/>
        <w:t>NOTE 1:</w:t>
      </w:r>
      <w:r w:rsidRPr="00140E21">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14:paraId="5F3FB58D" w14:textId="77777777" w:rsidR="006E3DBD" w:rsidRPr="00140E21" w:rsidRDefault="006E3DBD" w:rsidP="006E3DBD">
      <w:r w:rsidRPr="00140E21">
        <w:t>The consumer NF may use an operation dedicated to subscription modification to add or remove Event ID(s) to this subscription or to modify Event Filter Information.</w:t>
      </w:r>
    </w:p>
    <w:p w14:paraId="2A24D025" w14:textId="77777777" w:rsidR="006E3DBD" w:rsidRPr="00140E21" w:rsidRDefault="006E3DBD" w:rsidP="006E3DBD">
      <w:pPr>
        <w:rPr>
          <w:lang w:eastAsia="zh-CN"/>
        </w:rPr>
      </w:pPr>
      <w:r w:rsidRPr="00140E21">
        <w:t xml:space="preserve">Events are subscribed by the consumer NF(s) by providing Event Filters. </w:t>
      </w:r>
      <w:r w:rsidRPr="00140E21">
        <w:rPr>
          <w:lang w:eastAsia="zh-CN"/>
        </w:rPr>
        <w:t>The contents of the Event Reporting Information along with the presence requirement of each information element is described in Table 4.15.1-1.</w:t>
      </w:r>
    </w:p>
    <w:p w14:paraId="6151E0D3" w14:textId="77777777" w:rsidR="006E3DBD" w:rsidRPr="00140E21" w:rsidRDefault="006E3DBD" w:rsidP="006E3DBD">
      <w:pPr>
        <w:pStyle w:val="TH"/>
      </w:pPr>
      <w:r w:rsidRPr="00140E21">
        <w:lastRenderedPageBreak/>
        <w:t>Table 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5"/>
        <w:gridCol w:w="4824"/>
        <w:gridCol w:w="1380"/>
      </w:tblGrid>
      <w:tr w:rsidR="006E3DBD" w:rsidRPr="00140E21" w14:paraId="0967DABF" w14:textId="77777777" w:rsidTr="0081528C">
        <w:tc>
          <w:tcPr>
            <w:tcW w:w="3426" w:type="dxa"/>
          </w:tcPr>
          <w:p w14:paraId="1D2AE023" w14:textId="77777777" w:rsidR="006E3DBD" w:rsidRPr="00140E21" w:rsidRDefault="006E3DBD" w:rsidP="0081528C">
            <w:pPr>
              <w:pStyle w:val="TAH"/>
            </w:pPr>
            <w:r w:rsidRPr="00140E21">
              <w:t>Event Reporting Information Parameter</w:t>
            </w:r>
          </w:p>
        </w:tc>
        <w:tc>
          <w:tcPr>
            <w:tcW w:w="4825" w:type="dxa"/>
          </w:tcPr>
          <w:p w14:paraId="10E55E42" w14:textId="77777777" w:rsidR="006E3DBD" w:rsidRPr="00140E21" w:rsidRDefault="006E3DBD" w:rsidP="0081528C">
            <w:pPr>
              <w:pStyle w:val="TAH"/>
            </w:pPr>
            <w:r w:rsidRPr="00140E21">
              <w:t>Description</w:t>
            </w:r>
          </w:p>
        </w:tc>
        <w:tc>
          <w:tcPr>
            <w:tcW w:w="1380" w:type="dxa"/>
          </w:tcPr>
          <w:p w14:paraId="4A5DBEA7" w14:textId="77777777" w:rsidR="006E3DBD" w:rsidRPr="00140E21" w:rsidRDefault="006E3DBD" w:rsidP="0081528C">
            <w:pPr>
              <w:pStyle w:val="TAH"/>
            </w:pPr>
            <w:r w:rsidRPr="00140E21">
              <w:t>Presence requirement</w:t>
            </w:r>
          </w:p>
        </w:tc>
      </w:tr>
      <w:tr w:rsidR="006E3DBD" w:rsidRPr="00140E21" w14:paraId="2778CB0C" w14:textId="77777777" w:rsidTr="0081528C">
        <w:tc>
          <w:tcPr>
            <w:tcW w:w="3426" w:type="dxa"/>
          </w:tcPr>
          <w:p w14:paraId="703F8F33" w14:textId="77777777" w:rsidR="006E3DBD" w:rsidRPr="00140E21" w:rsidRDefault="006E3DBD" w:rsidP="0081528C">
            <w:pPr>
              <w:pStyle w:val="TAL"/>
            </w:pPr>
            <w:r w:rsidRPr="00140E21">
              <w:t>Event reporting mode</w:t>
            </w:r>
          </w:p>
        </w:tc>
        <w:tc>
          <w:tcPr>
            <w:tcW w:w="4825" w:type="dxa"/>
          </w:tcPr>
          <w:p w14:paraId="5165921C" w14:textId="77777777" w:rsidR="006E3DBD" w:rsidRPr="00140E21" w:rsidRDefault="006E3DBD" w:rsidP="0081528C">
            <w:pPr>
              <w:pStyle w:val="TAL"/>
            </w:pPr>
            <w:r w:rsidRPr="00140E21">
              <w:t>Mode of reporting - e.g</w:t>
            </w:r>
            <w:r>
              <w:t>.</w:t>
            </w:r>
            <w:r w:rsidRPr="00140E21">
              <w:t xml:space="preserve"> reporting up to a maximum number of reports, periodic reporting along with periodicity</w:t>
            </w:r>
            <w:r>
              <w:t>, variable reporting periodicity</w:t>
            </w:r>
            <w:r w:rsidRPr="00140E21">
              <w:t>, reporting up to a maximum duration</w:t>
            </w:r>
            <w:r>
              <w:t>, reporting when threshold is reached.</w:t>
            </w:r>
          </w:p>
        </w:tc>
        <w:tc>
          <w:tcPr>
            <w:tcW w:w="1380" w:type="dxa"/>
          </w:tcPr>
          <w:p w14:paraId="40A31C4E" w14:textId="77777777" w:rsidR="006E3DBD" w:rsidRDefault="006E3DBD" w:rsidP="0081528C">
            <w:pPr>
              <w:pStyle w:val="TAL"/>
            </w:pPr>
            <w:r w:rsidRPr="00140E21">
              <w:t>mandatory</w:t>
            </w:r>
          </w:p>
          <w:p w14:paraId="4C81B7E6" w14:textId="77777777" w:rsidR="006E3DBD" w:rsidRPr="00140E21" w:rsidRDefault="006E3DBD" w:rsidP="0081528C">
            <w:pPr>
              <w:pStyle w:val="TAL"/>
            </w:pPr>
            <w:r>
              <w:t>(see NOTE 7)</w:t>
            </w:r>
          </w:p>
        </w:tc>
      </w:tr>
      <w:tr w:rsidR="006E3DBD" w:rsidRPr="00140E21" w14:paraId="3400AB84" w14:textId="77777777" w:rsidTr="0081528C">
        <w:tc>
          <w:tcPr>
            <w:tcW w:w="3426" w:type="dxa"/>
          </w:tcPr>
          <w:p w14:paraId="601252B1" w14:textId="77777777" w:rsidR="006E3DBD" w:rsidRPr="00140E21" w:rsidRDefault="006E3DBD" w:rsidP="0081528C">
            <w:pPr>
              <w:pStyle w:val="TAL"/>
            </w:pPr>
            <w:r w:rsidRPr="00140E21">
              <w:t>Maximum number of reports</w:t>
            </w:r>
          </w:p>
        </w:tc>
        <w:tc>
          <w:tcPr>
            <w:tcW w:w="4825" w:type="dxa"/>
          </w:tcPr>
          <w:p w14:paraId="39FB2725" w14:textId="77777777" w:rsidR="006E3DBD" w:rsidRPr="00140E21" w:rsidRDefault="006E3DBD" w:rsidP="0081528C">
            <w:pPr>
              <w:pStyle w:val="TAL"/>
            </w:pPr>
            <w:r w:rsidRPr="00140E21">
              <w:t>Maximum number of reports after which the event subscription ceases to exist</w:t>
            </w:r>
            <w:r>
              <w:t>.</w:t>
            </w:r>
          </w:p>
        </w:tc>
        <w:tc>
          <w:tcPr>
            <w:tcW w:w="1380" w:type="dxa"/>
          </w:tcPr>
          <w:p w14:paraId="73197DEC" w14:textId="77777777" w:rsidR="006E3DBD" w:rsidRPr="00140E21" w:rsidRDefault="006E3DBD" w:rsidP="0081528C">
            <w:pPr>
              <w:pStyle w:val="TAL"/>
            </w:pPr>
            <w:r w:rsidRPr="00140E21">
              <w:t>(see NOTE</w:t>
            </w:r>
            <w:r w:rsidRPr="00140E21">
              <w:rPr>
                <w:lang w:eastAsia="zh-CN"/>
              </w:rPr>
              <w:t> </w:t>
            </w:r>
            <w:r>
              <w:rPr>
                <w:lang w:eastAsia="zh-CN"/>
              </w:rPr>
              <w:t>1</w:t>
            </w:r>
            <w:r w:rsidRPr="00140E21">
              <w:t>)</w:t>
            </w:r>
          </w:p>
        </w:tc>
      </w:tr>
      <w:tr w:rsidR="006E3DBD" w:rsidRPr="00140E21" w14:paraId="4459AFC9" w14:textId="77777777" w:rsidTr="0081528C">
        <w:tc>
          <w:tcPr>
            <w:tcW w:w="3426" w:type="dxa"/>
          </w:tcPr>
          <w:p w14:paraId="18C0A645" w14:textId="77777777" w:rsidR="006E3DBD" w:rsidRPr="00140E21" w:rsidRDefault="006E3DBD" w:rsidP="0081528C">
            <w:pPr>
              <w:pStyle w:val="TAL"/>
            </w:pPr>
            <w:r w:rsidRPr="00140E21">
              <w:t>Maximum duration of reporting</w:t>
            </w:r>
          </w:p>
        </w:tc>
        <w:tc>
          <w:tcPr>
            <w:tcW w:w="4825" w:type="dxa"/>
          </w:tcPr>
          <w:p w14:paraId="31B76B33" w14:textId="77777777" w:rsidR="006E3DBD" w:rsidRPr="00140E21" w:rsidRDefault="006E3DBD" w:rsidP="0081528C">
            <w:pPr>
              <w:pStyle w:val="TAL"/>
            </w:pPr>
            <w:r w:rsidRPr="00140E21">
              <w:t>Maximum duration after which the event subscription ceases to exist</w:t>
            </w:r>
            <w:r>
              <w:t>.</w:t>
            </w:r>
          </w:p>
        </w:tc>
        <w:tc>
          <w:tcPr>
            <w:tcW w:w="1380" w:type="dxa"/>
          </w:tcPr>
          <w:p w14:paraId="64985DF7" w14:textId="77777777" w:rsidR="006E3DBD" w:rsidRPr="00140E21" w:rsidRDefault="006E3DBD" w:rsidP="0081528C">
            <w:pPr>
              <w:pStyle w:val="TAL"/>
            </w:pPr>
            <w:r w:rsidRPr="00140E21">
              <w:t>(see NOTE</w:t>
            </w:r>
            <w:r w:rsidRPr="00140E21">
              <w:rPr>
                <w:lang w:eastAsia="zh-CN"/>
              </w:rPr>
              <w:t> </w:t>
            </w:r>
            <w:r>
              <w:rPr>
                <w:lang w:eastAsia="zh-CN"/>
              </w:rPr>
              <w:t>1</w:t>
            </w:r>
            <w:r w:rsidRPr="00140E21">
              <w:t>)</w:t>
            </w:r>
          </w:p>
        </w:tc>
      </w:tr>
      <w:tr w:rsidR="006E3DBD" w:rsidRPr="00140E21" w14:paraId="7A118447" w14:textId="77777777" w:rsidTr="0081528C">
        <w:tc>
          <w:tcPr>
            <w:tcW w:w="3426" w:type="dxa"/>
          </w:tcPr>
          <w:p w14:paraId="3FB990CE" w14:textId="77777777" w:rsidR="006E3DBD" w:rsidRPr="00140E21" w:rsidRDefault="006E3DBD" w:rsidP="0081528C">
            <w:pPr>
              <w:pStyle w:val="TAL"/>
            </w:pPr>
            <w:r w:rsidRPr="00140E21">
              <w:t>Immediate reporting flag</w:t>
            </w:r>
          </w:p>
        </w:tc>
        <w:tc>
          <w:tcPr>
            <w:tcW w:w="4825" w:type="dxa"/>
          </w:tcPr>
          <w:p w14:paraId="4CF5000F" w14:textId="77777777" w:rsidR="006E3DBD" w:rsidRPr="00140E21" w:rsidRDefault="006E3DBD" w:rsidP="0081528C">
            <w:pPr>
              <w:pStyle w:val="TAL"/>
            </w:pPr>
            <w:r w:rsidRPr="00140E21">
              <w:t>The Event provider NF notifies the current status of the subscribed event, if available, immediately to the consumer NF.</w:t>
            </w:r>
          </w:p>
        </w:tc>
        <w:tc>
          <w:tcPr>
            <w:tcW w:w="1380" w:type="dxa"/>
          </w:tcPr>
          <w:p w14:paraId="6E101564" w14:textId="77777777" w:rsidR="006E3DBD" w:rsidRPr="00140E21" w:rsidRDefault="006E3DBD" w:rsidP="0081528C">
            <w:pPr>
              <w:pStyle w:val="TAL"/>
            </w:pPr>
          </w:p>
        </w:tc>
      </w:tr>
      <w:tr w:rsidR="006E3DBD" w:rsidRPr="00140E21" w14:paraId="4F3B29AC" w14:textId="77777777" w:rsidTr="0081528C">
        <w:tc>
          <w:tcPr>
            <w:tcW w:w="3426" w:type="dxa"/>
          </w:tcPr>
          <w:p w14:paraId="0D0C87D0" w14:textId="77777777" w:rsidR="006E3DBD" w:rsidRPr="00140E21" w:rsidRDefault="006E3DBD" w:rsidP="0081528C">
            <w:pPr>
              <w:pStyle w:val="TAL"/>
            </w:pPr>
            <w:r>
              <w:t>Variable reporting periodicity information (</w:t>
            </w:r>
            <w:proofErr w:type="gramStart"/>
            <w:r>
              <w:t>0..</w:t>
            </w:r>
            <w:proofErr w:type="gramEnd"/>
            <w:r>
              <w:t>N)</w:t>
            </w:r>
          </w:p>
        </w:tc>
        <w:tc>
          <w:tcPr>
            <w:tcW w:w="4825" w:type="dxa"/>
          </w:tcPr>
          <w:p w14:paraId="34C2FF52" w14:textId="77777777" w:rsidR="006E3DBD" w:rsidRPr="00140E21" w:rsidRDefault="006E3DBD" w:rsidP="0081528C">
            <w:pPr>
              <w:pStyle w:val="TAL"/>
            </w:pPr>
            <w:r>
              <w:t>List of variable measurement information.</w:t>
            </w:r>
          </w:p>
        </w:tc>
        <w:tc>
          <w:tcPr>
            <w:tcW w:w="1380" w:type="dxa"/>
          </w:tcPr>
          <w:p w14:paraId="37C9AE94" w14:textId="77777777" w:rsidR="006E3DBD" w:rsidRPr="00140E21" w:rsidRDefault="006E3DBD" w:rsidP="0081528C">
            <w:pPr>
              <w:pStyle w:val="TAL"/>
            </w:pPr>
            <w:r>
              <w:t>(see NOTE 7)</w:t>
            </w:r>
          </w:p>
        </w:tc>
      </w:tr>
      <w:tr w:rsidR="006E3DBD" w:rsidRPr="00140E21" w14:paraId="4B3B2F16" w14:textId="77777777" w:rsidTr="0081528C">
        <w:tc>
          <w:tcPr>
            <w:tcW w:w="3426" w:type="dxa"/>
          </w:tcPr>
          <w:p w14:paraId="2BBA9762" w14:textId="77777777" w:rsidR="006E3DBD" w:rsidRPr="00140E21" w:rsidRDefault="006E3DBD" w:rsidP="0081528C">
            <w:pPr>
              <w:pStyle w:val="TAL"/>
            </w:pPr>
            <w:r>
              <w:t>&gt; Reporting periodicity</w:t>
            </w:r>
          </w:p>
        </w:tc>
        <w:tc>
          <w:tcPr>
            <w:tcW w:w="4825" w:type="dxa"/>
          </w:tcPr>
          <w:p w14:paraId="304E53A8" w14:textId="77777777" w:rsidR="006E3DBD" w:rsidRPr="00140E21" w:rsidRDefault="006E3DBD" w:rsidP="0081528C">
            <w:pPr>
              <w:pStyle w:val="TAL"/>
            </w:pPr>
            <w:r>
              <w:t>Reporting periodicity.</w:t>
            </w:r>
          </w:p>
        </w:tc>
        <w:tc>
          <w:tcPr>
            <w:tcW w:w="1380" w:type="dxa"/>
          </w:tcPr>
          <w:p w14:paraId="47EC31B1" w14:textId="77777777" w:rsidR="006E3DBD" w:rsidRPr="00140E21" w:rsidRDefault="006E3DBD" w:rsidP="0081528C">
            <w:pPr>
              <w:pStyle w:val="TAL"/>
            </w:pPr>
            <w:r>
              <w:t>(see NOTE 7)</w:t>
            </w:r>
          </w:p>
        </w:tc>
      </w:tr>
      <w:tr w:rsidR="006E3DBD" w:rsidRPr="00140E21" w14:paraId="1DA384AF" w14:textId="77777777" w:rsidTr="0081528C">
        <w:tc>
          <w:tcPr>
            <w:tcW w:w="3426" w:type="dxa"/>
          </w:tcPr>
          <w:p w14:paraId="388A4C63" w14:textId="77777777" w:rsidR="006E3DBD" w:rsidRPr="00140E21" w:rsidRDefault="006E3DBD" w:rsidP="0081528C">
            <w:pPr>
              <w:pStyle w:val="TAL"/>
            </w:pPr>
            <w:r>
              <w:t>&gt;Condition</w:t>
            </w:r>
          </w:p>
        </w:tc>
        <w:tc>
          <w:tcPr>
            <w:tcW w:w="4825" w:type="dxa"/>
          </w:tcPr>
          <w:p w14:paraId="2CA1534C" w14:textId="77777777" w:rsidR="006E3DBD" w:rsidRPr="00140E21" w:rsidRDefault="006E3DBD" w:rsidP="0081528C">
            <w:pPr>
              <w:pStyle w:val="TAL"/>
            </w:pPr>
            <w:r>
              <w:t>The corresponding condition related to Reporting periodicity e.g. load of NF service producer.</w:t>
            </w:r>
          </w:p>
        </w:tc>
        <w:tc>
          <w:tcPr>
            <w:tcW w:w="1380" w:type="dxa"/>
          </w:tcPr>
          <w:p w14:paraId="44056293" w14:textId="77777777" w:rsidR="006E3DBD" w:rsidRPr="00140E21" w:rsidRDefault="006E3DBD" w:rsidP="0081528C">
            <w:pPr>
              <w:pStyle w:val="TAL"/>
            </w:pPr>
            <w:r>
              <w:t>(see NOTE 7)</w:t>
            </w:r>
          </w:p>
        </w:tc>
      </w:tr>
      <w:tr w:rsidR="006E3DBD" w:rsidRPr="00140E21" w14:paraId="00AF839E" w14:textId="77777777" w:rsidTr="0081528C">
        <w:tc>
          <w:tcPr>
            <w:tcW w:w="3426" w:type="dxa"/>
          </w:tcPr>
          <w:p w14:paraId="2525FAE7" w14:textId="77777777" w:rsidR="006E3DBD" w:rsidRPr="00140E21" w:rsidRDefault="006E3DBD" w:rsidP="0081528C">
            <w:pPr>
              <w:pStyle w:val="TAL"/>
            </w:pPr>
            <w:r w:rsidRPr="00140E21">
              <w:t>Sampling ratio</w:t>
            </w:r>
          </w:p>
        </w:tc>
        <w:tc>
          <w:tcPr>
            <w:tcW w:w="4825" w:type="dxa"/>
          </w:tcPr>
          <w:p w14:paraId="3D1734C7" w14:textId="77777777" w:rsidR="006E3DBD" w:rsidRPr="00140E21" w:rsidRDefault="006E3DBD" w:rsidP="0081528C">
            <w:pPr>
              <w:pStyle w:val="TAL"/>
            </w:pPr>
            <w:r w:rsidRPr="00140E21">
              <w:t>Percentage of sampling (1</w:t>
            </w:r>
            <w:proofErr w:type="gramStart"/>
            <w:r w:rsidRPr="00140E21">
              <w:t>%..</w:t>
            </w:r>
            <w:proofErr w:type="gramEnd"/>
            <w:r w:rsidRPr="00140E21">
              <w:t>100%) among impacted UEs.</w:t>
            </w:r>
          </w:p>
        </w:tc>
        <w:tc>
          <w:tcPr>
            <w:tcW w:w="1380" w:type="dxa"/>
          </w:tcPr>
          <w:p w14:paraId="3E508D5C" w14:textId="77777777" w:rsidR="006E3DBD" w:rsidRPr="00140E21" w:rsidRDefault="006E3DBD" w:rsidP="0081528C">
            <w:pPr>
              <w:pStyle w:val="TAL"/>
            </w:pPr>
            <w:r w:rsidRPr="00140E21">
              <w:t>optional</w:t>
            </w:r>
          </w:p>
          <w:p w14:paraId="334BDECF" w14:textId="77777777" w:rsidR="006E3DBD" w:rsidRPr="00140E21" w:rsidRDefault="006E3DBD" w:rsidP="0081528C">
            <w:pPr>
              <w:pStyle w:val="TAL"/>
            </w:pPr>
            <w:r w:rsidRPr="00140E21">
              <w:t>(see NOTE </w:t>
            </w:r>
            <w:r>
              <w:t>2</w:t>
            </w:r>
            <w:r w:rsidRPr="00140E21">
              <w:t>)</w:t>
            </w:r>
          </w:p>
        </w:tc>
      </w:tr>
      <w:tr w:rsidR="006E3DBD" w:rsidRPr="00140E21" w14:paraId="64D7C94F" w14:textId="77777777" w:rsidTr="0081528C">
        <w:tc>
          <w:tcPr>
            <w:tcW w:w="3426" w:type="dxa"/>
          </w:tcPr>
          <w:p w14:paraId="685904C2" w14:textId="77777777" w:rsidR="006E3DBD" w:rsidRPr="00140E21" w:rsidRDefault="006E3DBD" w:rsidP="0081528C">
            <w:pPr>
              <w:pStyle w:val="TAL"/>
            </w:pPr>
            <w:r>
              <w:t>Partitioning criteria</w:t>
            </w:r>
          </w:p>
        </w:tc>
        <w:tc>
          <w:tcPr>
            <w:tcW w:w="4825" w:type="dxa"/>
          </w:tcPr>
          <w:p w14:paraId="3A1887CE" w14:textId="77777777" w:rsidR="006E3DBD" w:rsidRPr="00140E21" w:rsidRDefault="006E3DBD" w:rsidP="0081528C">
            <w:pPr>
              <w:pStyle w:val="TAL"/>
            </w:pPr>
            <w:r>
              <w:t>Criteria for partitioning UEs before applying sampling ratio.</w:t>
            </w:r>
          </w:p>
        </w:tc>
        <w:tc>
          <w:tcPr>
            <w:tcW w:w="1380" w:type="dxa"/>
          </w:tcPr>
          <w:p w14:paraId="5A1EBC68" w14:textId="77777777" w:rsidR="006E3DBD" w:rsidRPr="00140E21" w:rsidRDefault="006E3DBD" w:rsidP="0081528C">
            <w:pPr>
              <w:pStyle w:val="TAL"/>
            </w:pPr>
            <w:r w:rsidRPr="00140E21">
              <w:t>optional</w:t>
            </w:r>
          </w:p>
          <w:p w14:paraId="682EC210" w14:textId="77777777" w:rsidR="006E3DBD" w:rsidRPr="00140E21" w:rsidRDefault="006E3DBD" w:rsidP="0081528C">
            <w:pPr>
              <w:pStyle w:val="TAL"/>
            </w:pPr>
            <w:r w:rsidRPr="00140E21">
              <w:t>(see NOTE </w:t>
            </w:r>
            <w:r>
              <w:t>2</w:t>
            </w:r>
            <w:r w:rsidRPr="00140E21">
              <w:t>)</w:t>
            </w:r>
          </w:p>
        </w:tc>
      </w:tr>
      <w:tr w:rsidR="006E3DBD" w:rsidRPr="00140E21" w14:paraId="59D4E528" w14:textId="77777777" w:rsidTr="0081528C">
        <w:tc>
          <w:tcPr>
            <w:tcW w:w="3426" w:type="dxa"/>
          </w:tcPr>
          <w:p w14:paraId="4552D250" w14:textId="77777777" w:rsidR="006E3DBD" w:rsidRPr="00140E21" w:rsidRDefault="006E3DBD" w:rsidP="0081528C">
            <w:pPr>
              <w:pStyle w:val="TAL"/>
            </w:pPr>
            <w:r w:rsidRPr="00140E21">
              <w:t>Group Reporting Guard Time</w:t>
            </w:r>
          </w:p>
        </w:tc>
        <w:tc>
          <w:tcPr>
            <w:tcW w:w="4825" w:type="dxa"/>
          </w:tcPr>
          <w:p w14:paraId="155B0F25" w14:textId="77777777" w:rsidR="006E3DBD" w:rsidRPr="00140E21" w:rsidRDefault="006E3DBD" w:rsidP="0081528C">
            <w:pPr>
              <w:pStyle w:val="TAL"/>
            </w:pPr>
            <w:r w:rsidRPr="00140E21">
              <w:t>Parameter for group-based monitoring configuration to indicate the time for which the Monitoring Event Reporting(s)</w:t>
            </w:r>
            <w:r>
              <w:t xml:space="preserve"> related with</w:t>
            </w:r>
            <w:r w:rsidRPr="00140E21">
              <w:t xml:space="preserve"> the UEs in a group can be aggregated before sending them to the consumer NF.</w:t>
            </w:r>
          </w:p>
        </w:tc>
        <w:tc>
          <w:tcPr>
            <w:tcW w:w="1380" w:type="dxa"/>
          </w:tcPr>
          <w:p w14:paraId="6160CE3D" w14:textId="77777777" w:rsidR="006E3DBD" w:rsidRPr="00140E21" w:rsidRDefault="006E3DBD" w:rsidP="0081528C">
            <w:pPr>
              <w:pStyle w:val="TAL"/>
            </w:pPr>
            <w:r w:rsidRPr="00140E21">
              <w:t>optional</w:t>
            </w:r>
          </w:p>
        </w:tc>
      </w:tr>
      <w:tr w:rsidR="006E3DBD" w:rsidRPr="00140E21" w14:paraId="06420A34" w14:textId="77777777" w:rsidTr="0081528C">
        <w:tc>
          <w:tcPr>
            <w:tcW w:w="3426" w:type="dxa"/>
          </w:tcPr>
          <w:p w14:paraId="5768180E" w14:textId="77777777" w:rsidR="006E3DBD" w:rsidRPr="00140E21" w:rsidRDefault="006E3DBD" w:rsidP="0081528C">
            <w:pPr>
              <w:pStyle w:val="TAL"/>
            </w:pPr>
            <w:r>
              <w:t>Deactivate notification flag</w:t>
            </w:r>
          </w:p>
        </w:tc>
        <w:tc>
          <w:tcPr>
            <w:tcW w:w="4825" w:type="dxa"/>
          </w:tcPr>
          <w:p w14:paraId="4F6FB9D6" w14:textId="77777777" w:rsidR="006E3DBD" w:rsidRPr="00140E21" w:rsidRDefault="006E3DBD" w:rsidP="0081528C">
            <w:pPr>
              <w:pStyle w:val="TAL"/>
            </w:pPr>
            <w:r>
              <w:t>Indicates to the Event provider NF that the notification of the available events shall be muted until the Event consumer NF provides the retrieval notification flag to retrieve the events stored.</w:t>
            </w:r>
          </w:p>
        </w:tc>
        <w:tc>
          <w:tcPr>
            <w:tcW w:w="1380" w:type="dxa"/>
          </w:tcPr>
          <w:p w14:paraId="0C391E0A" w14:textId="2B3CAA4A" w:rsidR="006E3DBD" w:rsidRPr="00140E21" w:rsidRDefault="00F15D29" w:rsidP="0081528C">
            <w:pPr>
              <w:pStyle w:val="TAL"/>
            </w:pPr>
            <w:r>
              <w:t>O</w:t>
            </w:r>
            <w:r w:rsidR="006E3DBD">
              <w:t>ptional</w:t>
            </w:r>
            <w:ins w:id="10" w:author="hw user" w:date="2023-07-06T17:23:00Z">
              <w:r>
                <w:t xml:space="preserve"> </w:t>
              </w:r>
            </w:ins>
            <w:ins w:id="11" w:author="hw user" w:date="2023-07-06T17:24:00Z">
              <w:r w:rsidR="000A18AB">
                <w:t>(see NOTE </w:t>
              </w:r>
              <w:r w:rsidR="00402FD0">
                <w:t>X</w:t>
              </w:r>
              <w:r w:rsidR="000A18AB">
                <w:t>)</w:t>
              </w:r>
            </w:ins>
          </w:p>
        </w:tc>
      </w:tr>
      <w:tr w:rsidR="006E3DBD" w:rsidRPr="00140E21" w14:paraId="7EDDA820" w14:textId="77777777" w:rsidTr="0081528C">
        <w:tc>
          <w:tcPr>
            <w:tcW w:w="3426" w:type="dxa"/>
          </w:tcPr>
          <w:p w14:paraId="2E8E1295" w14:textId="77777777" w:rsidR="006E3DBD" w:rsidRPr="00140E21" w:rsidRDefault="006E3DBD" w:rsidP="0081528C">
            <w:pPr>
              <w:pStyle w:val="TAL"/>
            </w:pPr>
            <w:r>
              <w:t>Retrieval notification flag</w:t>
            </w:r>
          </w:p>
        </w:tc>
        <w:tc>
          <w:tcPr>
            <w:tcW w:w="4825" w:type="dxa"/>
          </w:tcPr>
          <w:p w14:paraId="1B6B9F9E" w14:textId="77777777" w:rsidR="006E3DBD" w:rsidRPr="00140E21" w:rsidRDefault="006E3DBD" w:rsidP="0081528C">
            <w:pPr>
              <w:pStyle w:val="TAL"/>
            </w:pPr>
            <w:r>
              <w:t>Indicates to the Event provider NF to send the notification to the Event consumer NF with the stored events and mutes again the notification of future events.</w:t>
            </w:r>
          </w:p>
        </w:tc>
        <w:tc>
          <w:tcPr>
            <w:tcW w:w="1380" w:type="dxa"/>
          </w:tcPr>
          <w:p w14:paraId="0AD740CD" w14:textId="4D6D3C11" w:rsidR="006E3DBD" w:rsidRPr="00140E21" w:rsidRDefault="000B3B95" w:rsidP="0081528C">
            <w:pPr>
              <w:pStyle w:val="TAL"/>
            </w:pPr>
            <w:r>
              <w:t>O</w:t>
            </w:r>
            <w:r w:rsidR="006E3DBD">
              <w:t>ptional</w:t>
            </w:r>
            <w:ins w:id="12" w:author="hw user" w:date="2023-07-06T17:24:00Z">
              <w:r>
                <w:t xml:space="preserve"> (see NOTE X)</w:t>
              </w:r>
            </w:ins>
          </w:p>
        </w:tc>
      </w:tr>
      <w:tr w:rsidR="006E3DBD" w:rsidRPr="00140E21" w14:paraId="43F19505" w14:textId="77777777" w:rsidTr="0081528C">
        <w:tc>
          <w:tcPr>
            <w:tcW w:w="3426" w:type="dxa"/>
          </w:tcPr>
          <w:p w14:paraId="1887C18C" w14:textId="77777777" w:rsidR="006E3DBD" w:rsidRPr="00140E21" w:rsidRDefault="006E3DBD" w:rsidP="0081528C">
            <w:pPr>
              <w:pStyle w:val="TAL"/>
            </w:pPr>
            <w:r>
              <w:t>Muting Exception Instructions</w:t>
            </w:r>
          </w:p>
        </w:tc>
        <w:tc>
          <w:tcPr>
            <w:tcW w:w="4825" w:type="dxa"/>
          </w:tcPr>
          <w:p w14:paraId="2B18DD52" w14:textId="77777777" w:rsidR="006E3DBD" w:rsidRPr="00140E21" w:rsidRDefault="006E3DBD" w:rsidP="0081528C">
            <w:pPr>
              <w:pStyle w:val="TAL"/>
            </w:pPr>
            <w:r>
              <w:t xml:space="preserve">Indicates to an </w:t>
            </w:r>
            <w:proofErr w:type="gramStart"/>
            <w:r>
              <w:t>Event provider NF instructions</w:t>
            </w:r>
            <w:proofErr w:type="gramEnd"/>
            <w:r>
              <w:t xml:space="preserve"> for the subscription and stored events when an exception (e.g. full buffer) occurs at the Event provider.</w:t>
            </w:r>
          </w:p>
        </w:tc>
        <w:tc>
          <w:tcPr>
            <w:tcW w:w="1380" w:type="dxa"/>
          </w:tcPr>
          <w:p w14:paraId="73EF54DF" w14:textId="77777777" w:rsidR="006E3DBD" w:rsidRDefault="006E3DBD" w:rsidP="0081528C">
            <w:pPr>
              <w:pStyle w:val="TAL"/>
            </w:pPr>
            <w:r>
              <w:t>Optional</w:t>
            </w:r>
          </w:p>
          <w:p w14:paraId="3F97F728" w14:textId="46C098F4" w:rsidR="006E3DBD" w:rsidRPr="00140E21" w:rsidRDefault="006E3DBD" w:rsidP="0081528C">
            <w:pPr>
              <w:pStyle w:val="TAL"/>
            </w:pPr>
            <w:r>
              <w:t>(see NOTE 6</w:t>
            </w:r>
            <w:ins w:id="13" w:author="hw user" w:date="2023-07-06T17:25:00Z">
              <w:r w:rsidR="00E22363">
                <w:rPr>
                  <w:rFonts w:eastAsia="Malgun Gothic"/>
                </w:rPr>
                <w:t xml:space="preserve"> and NOTE </w:t>
              </w:r>
              <w:r w:rsidR="00FA2E91">
                <w:rPr>
                  <w:rFonts w:eastAsia="Malgun Gothic"/>
                </w:rPr>
                <w:t>X</w:t>
              </w:r>
            </w:ins>
            <w:r>
              <w:t>)</w:t>
            </w:r>
          </w:p>
        </w:tc>
      </w:tr>
      <w:tr w:rsidR="006E3DBD" w:rsidRPr="00140E21" w14:paraId="2E96E7E6" w14:textId="77777777" w:rsidTr="0081528C">
        <w:tc>
          <w:tcPr>
            <w:tcW w:w="3426" w:type="dxa"/>
          </w:tcPr>
          <w:p w14:paraId="25EEB257" w14:textId="77777777" w:rsidR="006E3DBD" w:rsidRPr="00140E21" w:rsidRDefault="006E3DBD" w:rsidP="0081528C">
            <w:pPr>
              <w:pStyle w:val="TAL"/>
            </w:pPr>
            <w:r>
              <w:t>Granularity of dynamics</w:t>
            </w:r>
          </w:p>
        </w:tc>
        <w:tc>
          <w:tcPr>
            <w:tcW w:w="4825" w:type="dxa"/>
          </w:tcPr>
          <w:p w14:paraId="513C7F0F" w14:textId="77777777" w:rsidR="006E3DBD" w:rsidRPr="00140E21" w:rsidRDefault="006E3DBD" w:rsidP="0081528C">
            <w:pPr>
              <w:pStyle w:val="TAL"/>
            </w:pPr>
            <w:r>
              <w:t>The maximum amount of dynamics in the event which allows to skip an event notification.</w:t>
            </w:r>
          </w:p>
        </w:tc>
        <w:tc>
          <w:tcPr>
            <w:tcW w:w="1380" w:type="dxa"/>
          </w:tcPr>
          <w:p w14:paraId="18E338EB" w14:textId="77777777" w:rsidR="006E3DBD" w:rsidRDefault="006E3DBD" w:rsidP="0081528C">
            <w:pPr>
              <w:pStyle w:val="TAL"/>
            </w:pPr>
            <w:r>
              <w:t>optional</w:t>
            </w:r>
          </w:p>
          <w:p w14:paraId="600B5A5F" w14:textId="77777777" w:rsidR="006E3DBD" w:rsidRPr="00140E21" w:rsidRDefault="006E3DBD" w:rsidP="0081528C">
            <w:pPr>
              <w:pStyle w:val="TAL"/>
            </w:pPr>
            <w:r>
              <w:t>(see NOTE 3)</w:t>
            </w:r>
          </w:p>
        </w:tc>
      </w:tr>
      <w:tr w:rsidR="006E3DBD" w:rsidRPr="00140E21" w14:paraId="2DFA63B8" w14:textId="77777777" w:rsidTr="0081528C">
        <w:tc>
          <w:tcPr>
            <w:tcW w:w="3426" w:type="dxa"/>
          </w:tcPr>
          <w:p w14:paraId="6E4B1FEB" w14:textId="77777777" w:rsidR="006E3DBD" w:rsidRPr="00140E21" w:rsidRDefault="006E3DBD" w:rsidP="0081528C">
            <w:pPr>
              <w:pStyle w:val="TAL"/>
            </w:pPr>
            <w:r>
              <w:t>Reporting type</w:t>
            </w:r>
          </w:p>
        </w:tc>
        <w:tc>
          <w:tcPr>
            <w:tcW w:w="4825" w:type="dxa"/>
          </w:tcPr>
          <w:p w14:paraId="53147182" w14:textId="77777777" w:rsidR="006E3DBD" w:rsidRPr="00140E21" w:rsidRDefault="006E3DBD" w:rsidP="0081528C">
            <w:pPr>
              <w:pStyle w:val="TAL"/>
            </w:pPr>
            <w:r>
              <w:t xml:space="preserve">Event provider NF reports only when the events </w:t>
            </w:r>
            <w:proofErr w:type="gramStart"/>
            <w:r>
              <w:t>differs</w:t>
            </w:r>
            <w:proofErr w:type="gramEnd"/>
            <w:r>
              <w:t xml:space="preserve"> from the previously notified event.</w:t>
            </w:r>
          </w:p>
        </w:tc>
        <w:tc>
          <w:tcPr>
            <w:tcW w:w="1380" w:type="dxa"/>
          </w:tcPr>
          <w:p w14:paraId="52535ADF" w14:textId="77777777" w:rsidR="006E3DBD" w:rsidRDefault="006E3DBD" w:rsidP="0081528C">
            <w:pPr>
              <w:pStyle w:val="TAL"/>
            </w:pPr>
            <w:r>
              <w:t>optional</w:t>
            </w:r>
          </w:p>
          <w:p w14:paraId="62D20443" w14:textId="77777777" w:rsidR="006E3DBD" w:rsidRPr="00140E21" w:rsidRDefault="006E3DBD" w:rsidP="0081528C">
            <w:pPr>
              <w:pStyle w:val="TAL"/>
            </w:pPr>
            <w:r>
              <w:t>(see NOTE 4)</w:t>
            </w:r>
          </w:p>
        </w:tc>
      </w:tr>
      <w:tr w:rsidR="006E3DBD" w:rsidRPr="00140E21" w14:paraId="5FF00912" w14:textId="77777777" w:rsidTr="0081528C">
        <w:tc>
          <w:tcPr>
            <w:tcW w:w="3426" w:type="dxa"/>
          </w:tcPr>
          <w:p w14:paraId="79D05A77" w14:textId="77777777" w:rsidR="006E3DBD" w:rsidRPr="00140E21" w:rsidRDefault="006E3DBD" w:rsidP="0081528C">
            <w:pPr>
              <w:pStyle w:val="TAL"/>
            </w:pPr>
            <w:r>
              <w:t>Reporting Threshold</w:t>
            </w:r>
          </w:p>
        </w:tc>
        <w:tc>
          <w:tcPr>
            <w:tcW w:w="4825" w:type="dxa"/>
          </w:tcPr>
          <w:p w14:paraId="492B7227" w14:textId="77777777" w:rsidR="006E3DBD" w:rsidRPr="00140E21" w:rsidRDefault="006E3DBD" w:rsidP="0081528C">
            <w:pPr>
              <w:pStyle w:val="TAL"/>
            </w:pPr>
            <w:r>
              <w:t>Threshold values indicate conditions on the level to be reached for the reporting.</w:t>
            </w:r>
          </w:p>
        </w:tc>
        <w:tc>
          <w:tcPr>
            <w:tcW w:w="1380" w:type="dxa"/>
          </w:tcPr>
          <w:p w14:paraId="22C723CD" w14:textId="77777777" w:rsidR="006E3DBD" w:rsidRDefault="006E3DBD" w:rsidP="0081528C">
            <w:pPr>
              <w:pStyle w:val="TAL"/>
            </w:pPr>
            <w:r>
              <w:t>Optional</w:t>
            </w:r>
          </w:p>
          <w:p w14:paraId="4CB53CF3" w14:textId="77777777" w:rsidR="006E3DBD" w:rsidRPr="00140E21" w:rsidRDefault="006E3DBD" w:rsidP="0081528C">
            <w:pPr>
              <w:pStyle w:val="TAL"/>
            </w:pPr>
            <w:r>
              <w:t>(see NOTE 5)</w:t>
            </w:r>
          </w:p>
        </w:tc>
      </w:tr>
      <w:tr w:rsidR="006E3DBD" w:rsidRPr="00140E21" w14:paraId="1BF2B62B" w14:textId="77777777" w:rsidTr="0081528C">
        <w:tc>
          <w:tcPr>
            <w:tcW w:w="9631" w:type="dxa"/>
            <w:gridSpan w:val="3"/>
          </w:tcPr>
          <w:p w14:paraId="1698ECBB" w14:textId="77777777" w:rsidR="006E3DBD" w:rsidRPr="00140E21" w:rsidRDefault="006E3DBD" w:rsidP="0081528C">
            <w:pPr>
              <w:pStyle w:val="TAN"/>
            </w:pPr>
            <w:r w:rsidRPr="00140E21">
              <w:t>NOTE </w:t>
            </w:r>
            <w:r>
              <w:t>1</w:t>
            </w:r>
            <w:r w:rsidRPr="00140E21">
              <w:t>:</w:t>
            </w:r>
            <w:r w:rsidRPr="00140E21">
              <w:tab/>
              <w:t>The requester shall include 2) Maximum number of reports or 3) Maximum duration of reporting, or both, depending on 1) Event reporting mode.</w:t>
            </w:r>
          </w:p>
          <w:p w14:paraId="03BE78B6" w14:textId="77777777" w:rsidR="006E3DBD" w:rsidRDefault="006E3DBD" w:rsidP="0081528C">
            <w:pPr>
              <w:pStyle w:val="TAN"/>
            </w:pPr>
            <w:r w:rsidRPr="00140E21">
              <w:t>NOTE </w:t>
            </w:r>
            <w:r>
              <w:t>2</w:t>
            </w:r>
            <w:r w:rsidRPr="00140E21">
              <w:t>:</w:t>
            </w:r>
            <w:r w:rsidRPr="00140E21">
              <w:tab/>
              <w:t>Parameter only applicable to certain event IDs reporting metrics (e.g. Number of UEs present in a geographical area) used and used e.g. by the NWDAF for data collection.</w:t>
            </w:r>
          </w:p>
          <w:p w14:paraId="3D298920" w14:textId="77777777" w:rsidR="006E3DBD" w:rsidRDefault="006E3DBD" w:rsidP="0081528C">
            <w:pPr>
              <w:pStyle w:val="TAN"/>
            </w:pPr>
            <w:r>
              <w:t>NOTE 3:</w:t>
            </w:r>
            <w:r>
              <w:tab/>
              <w:t xml:space="preserve">The Granularity of dynamics includes 1) the range of scalar value, 2) the list of events </w:t>
            </w:r>
            <w:proofErr w:type="gramStart"/>
            <w:r>
              <w:t>identification</w:t>
            </w:r>
            <w:proofErr w:type="gramEnd"/>
            <w:r>
              <w:t>, or 3) the previous notification. The range of scalar value is only applicable to the event depicted as number (e.g. the number of UE), the others is applicable to the event depicted as identification (e.g. UE location, UE identification).</w:t>
            </w:r>
          </w:p>
          <w:p w14:paraId="7D7E7480" w14:textId="77777777" w:rsidR="006E3DBD" w:rsidRDefault="006E3DBD" w:rsidP="0081528C">
            <w:pPr>
              <w:pStyle w:val="TAN"/>
            </w:pPr>
            <w:r>
              <w:t>NOTE 4:</w:t>
            </w:r>
            <w:r>
              <w:tab/>
              <w:t>The differences in event includes the events have been newly appeared, disappeared and changed from the previous notification.</w:t>
            </w:r>
          </w:p>
          <w:p w14:paraId="77485792" w14:textId="77777777" w:rsidR="006E3DBD" w:rsidRDefault="006E3DBD" w:rsidP="0081528C">
            <w:pPr>
              <w:pStyle w:val="TAN"/>
            </w:pPr>
            <w:r>
              <w:t>NOTE 5:</w:t>
            </w:r>
            <w:r>
              <w:tab/>
              <w:t>This parameter is included only if the Event reporting mode indicates reporting when threshold is reached.</w:t>
            </w:r>
          </w:p>
          <w:p w14:paraId="2D546CA8" w14:textId="77777777" w:rsidR="006E3DBD" w:rsidRDefault="006E3DBD" w:rsidP="0081528C">
            <w:pPr>
              <w:pStyle w:val="TAN"/>
            </w:pPr>
            <w:r>
              <w:t>NOTE 6:</w:t>
            </w:r>
            <w:r>
              <w:tab/>
              <w:t>This parameter is included only if the "Deactivate notification flag" is set.</w:t>
            </w:r>
          </w:p>
          <w:p w14:paraId="1B594B26" w14:textId="77777777" w:rsidR="006E3DBD" w:rsidRDefault="006E3DBD" w:rsidP="0081528C">
            <w:pPr>
              <w:pStyle w:val="TAN"/>
              <w:rPr>
                <w:ins w:id="14" w:author="hw user" w:date="2023-07-06T17:25:00Z"/>
              </w:rPr>
            </w:pPr>
            <w:r>
              <w:t>NOTE 7:</w:t>
            </w:r>
            <w:r>
              <w:tab/>
              <w:t>If the requester includes "variable reporting periodicity", then reporting periodicity changes depending on e.g. load of NF service producer; otherwise the reporting periodicity is fixed.</w:t>
            </w:r>
          </w:p>
          <w:p w14:paraId="1AD9432C" w14:textId="1604EB83" w:rsidR="00E52DED" w:rsidRPr="00140E21" w:rsidRDefault="00E10B79" w:rsidP="0081528C">
            <w:pPr>
              <w:pStyle w:val="TAN"/>
            </w:pPr>
            <w:ins w:id="15" w:author="hw user" w:date="2023-07-06T17:25:00Z">
              <w:r>
                <w:t>NOTE </w:t>
              </w:r>
              <w:r w:rsidR="00F83D04">
                <w:t>X</w:t>
              </w:r>
              <w:r>
                <w:t>:</w:t>
              </w:r>
              <w:r>
                <w:tab/>
              </w:r>
            </w:ins>
            <w:ins w:id="16" w:author="Nokia r00" w:date="2023-08-24T23:42:00Z">
              <w:r w:rsidR="004B4188" w:rsidRPr="004B4188">
                <w:t>The support of this parameter is only required for services where NWDAF and/or DCCF are among the example consumers.</w:t>
              </w:r>
              <w:r w:rsidR="004B4188">
                <w:t xml:space="preserve"> </w:t>
              </w:r>
              <w:r w:rsidR="007E2F5B" w:rsidRPr="007E2F5B">
                <w:t>It is expected that this</w:t>
              </w:r>
            </w:ins>
            <w:ins w:id="17" w:author="hw user" w:date="2023-07-06T17:25:00Z">
              <w:r w:rsidR="00103BCE">
                <w:t xml:space="preserve"> parameter is </w:t>
              </w:r>
            </w:ins>
            <w:ins w:id="18" w:author="Nokia r00" w:date="2023-08-24T23:42:00Z">
              <w:r w:rsidR="00D42CA5">
                <w:t>used</w:t>
              </w:r>
            </w:ins>
            <w:ins w:id="19" w:author="hw user" w:date="2023-07-06T17:25:00Z">
              <w:r w:rsidR="00103BCE">
                <w:t xml:space="preserve"> only if</w:t>
              </w:r>
              <w:r w:rsidR="00723E84">
                <w:t xml:space="preserve"> </w:t>
              </w:r>
              <w:r w:rsidR="00CD3307">
                <w:t xml:space="preserve">the </w:t>
              </w:r>
            </w:ins>
            <w:ins w:id="20" w:author="hw user" w:date="2023-07-06T17:26:00Z">
              <w:r w:rsidR="00FA7899">
                <w:rPr>
                  <w:lang w:eastAsia="zh-CN"/>
                </w:rPr>
                <w:t>Event Consumer</w:t>
              </w:r>
              <w:r w:rsidR="0057643D">
                <w:t xml:space="preserve"> NF </w:t>
              </w:r>
              <w:r w:rsidR="00CC4CB9">
                <w:t xml:space="preserve">is </w:t>
              </w:r>
              <w:r w:rsidR="00877EB4">
                <w:t>NWDAF or DCCF</w:t>
              </w:r>
              <w:r w:rsidR="008F2D32">
                <w:t>.</w:t>
              </w:r>
            </w:ins>
          </w:p>
        </w:tc>
      </w:tr>
    </w:tbl>
    <w:p w14:paraId="49435887" w14:textId="77777777" w:rsidR="006E3DBD" w:rsidRPr="00140E21" w:rsidRDefault="006E3DBD" w:rsidP="006E3DBD">
      <w:pPr>
        <w:pStyle w:val="FP"/>
      </w:pPr>
    </w:p>
    <w:p w14:paraId="37A802C4" w14:textId="77777777" w:rsidR="006E3DBD" w:rsidRPr="00140E21" w:rsidRDefault="006E3DBD" w:rsidP="006E3DBD">
      <w:pPr>
        <w:pStyle w:val="NO"/>
      </w:pPr>
      <w:r w:rsidRPr="00140E21">
        <w:t>NOTE </w:t>
      </w:r>
      <w:r>
        <w:t>2</w:t>
      </w:r>
      <w:r w:rsidRPr="00140E21">
        <w:t>:</w:t>
      </w:r>
      <w:r w:rsidRPr="00140E21">
        <w:tab/>
        <w:t>Explicit unsubscribe by the NF consumer is still possible.</w:t>
      </w:r>
    </w:p>
    <w:p w14:paraId="437EFD3C" w14:textId="77777777" w:rsidR="006E3DBD" w:rsidRPr="00140E21" w:rsidRDefault="006E3DBD" w:rsidP="006E3DBD">
      <w:r w:rsidRPr="00140E21">
        <w:t>Maximum number of reports is applicable to the subscription to one UE or a group of UE(s). When the subscription is applied to a group of UE(s), the</w:t>
      </w:r>
      <w:r>
        <w:t xml:space="preserve"> initial value of the</w:t>
      </w:r>
      <w:r w:rsidRPr="00140E21">
        <w:t xml:space="preserve"> parameter is applied to each individual member UE. The count of number of reports is per</w:t>
      </w:r>
      <w:r>
        <w:t xml:space="preserve"> UE and per</w:t>
      </w:r>
      <w:r w:rsidRPr="00140E21">
        <w:t xml:space="preserve"> Event Type granularity</w:t>
      </w:r>
      <w:r>
        <w:t xml:space="preserve"> also for group member UE</w:t>
      </w:r>
      <w:r w:rsidRPr="00140E21">
        <w:t>.</w:t>
      </w:r>
    </w:p>
    <w:p w14:paraId="79C5AD14" w14:textId="77777777" w:rsidR="006E3DBD" w:rsidRPr="00140E21" w:rsidRDefault="006E3DBD" w:rsidP="006E3DBD">
      <w:r w:rsidRPr="00140E21">
        <w:lastRenderedPageBreak/>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14:paraId="2F8DC0A4" w14:textId="77777777" w:rsidR="006E3DBD" w:rsidRPr="00140E21" w:rsidRDefault="006E3DBD" w:rsidP="006E3DBD">
      <w:r w:rsidRPr="00140E21">
        <w:t xml:space="preserve">If for a given subscription Maximum duration of reporting </w:t>
      </w:r>
      <w:r>
        <w:t xml:space="preserve">is </w:t>
      </w:r>
      <w:r w:rsidRPr="00140E21">
        <w:t>included then the subscription is</w:t>
      </w:r>
      <w:r>
        <w:t xml:space="preserve"> cancelled locally in the NF</w:t>
      </w:r>
      <w:r w:rsidRPr="00140E21">
        <w:t xml:space="preserve"> as soon as</w:t>
      </w:r>
      <w:r>
        <w:t xml:space="preserve"> Maximum duration of reporting is reached. If the Maximum number of reports is reached for a given subscription, the NEF cancels the subscription in the affected NFs. If both Maximum Number of reports and Maximum duration of reporting are included then the subscription expires or is cancelled as soon as</w:t>
      </w:r>
      <w:r w:rsidRPr="00140E21">
        <w:t xml:space="preserve"> one of the conditions is met.</w:t>
      </w:r>
    </w:p>
    <w:p w14:paraId="6C242E77" w14:textId="77777777" w:rsidR="006E3DBD" w:rsidRPr="00140E21" w:rsidRDefault="006E3DBD" w:rsidP="006E3DBD">
      <w:r w:rsidRPr="00140E21">
        <w:t>Sampling ratio is applicable to subscription targeting a group of UEs or any UE. When a sampling ratio is provided, a random subset is selected among the target UEs according to the sampling ratio and only the events related to this subset are reported. A UE remains selected until it is no</w:t>
      </w:r>
      <w:r>
        <w:t xml:space="preserve"> longer</w:t>
      </w:r>
      <w:r w:rsidRPr="00140E21">
        <w:t xml:space="preserve"> managed by the event provider NF. A UE newly managed by the NF may be</w:t>
      </w:r>
      <w:r>
        <w:t xml:space="preserve"> </w:t>
      </w:r>
      <w:r w:rsidRPr="00140E21">
        <w:t>selected.</w:t>
      </w:r>
    </w:p>
    <w:p w14:paraId="431771BC" w14:textId="77777777" w:rsidR="006E3DBD" w:rsidRDefault="006E3DBD" w:rsidP="006E3DBD">
      <w:r>
        <w:t>Partitioning criteria are applicable to subscription targeting a group of UEs or any UE and may be used when sampling ratio is used. These criteria are used to instruct the NF on how to group the UEs before applying the sampling ratio. When partitioning criteria are provided, the NF groups the targeted UEs (i.e. creates sub-populations/strata) based on the partition criteria parameter. Then, from each sub-population/stratum, the NF selects a subset of UEs by sampling randomly from each sub-population according to the sampling ratio. For a given type of partitioning criteria, the UE belongs to a single sub-population/stratum as long as it is served by the NF. The types of Partitioning Criteria are described in Table 4.15.1-2:</w:t>
      </w:r>
    </w:p>
    <w:p w14:paraId="7572FF5A" w14:textId="77777777" w:rsidR="006E3DBD" w:rsidRDefault="006E3DBD" w:rsidP="006E3DBD">
      <w:pPr>
        <w:pStyle w:val="TH"/>
      </w:pPr>
      <w:r>
        <w:t>Table 4.15.1-2: Types of Partitioning Criteria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5"/>
      </w:tblGrid>
      <w:tr w:rsidR="006E3DBD" w:rsidRPr="00140E21" w14:paraId="3FCF375F" w14:textId="77777777" w:rsidTr="0081528C">
        <w:trPr>
          <w:cantSplit/>
          <w:jc w:val="center"/>
        </w:trPr>
        <w:tc>
          <w:tcPr>
            <w:tcW w:w="4825" w:type="dxa"/>
          </w:tcPr>
          <w:p w14:paraId="57BB1987" w14:textId="77777777" w:rsidR="006E3DBD" w:rsidRPr="00140E21" w:rsidRDefault="006E3DBD" w:rsidP="0081528C">
            <w:pPr>
              <w:pStyle w:val="TAH"/>
            </w:pPr>
            <w:r>
              <w:t>Types of Partitioning Criteria</w:t>
            </w:r>
          </w:p>
        </w:tc>
      </w:tr>
      <w:tr w:rsidR="006E3DBD" w:rsidRPr="00140E21" w14:paraId="1488BDA4" w14:textId="77777777" w:rsidTr="0081528C">
        <w:trPr>
          <w:cantSplit/>
          <w:jc w:val="center"/>
        </w:trPr>
        <w:tc>
          <w:tcPr>
            <w:tcW w:w="4825" w:type="dxa"/>
          </w:tcPr>
          <w:p w14:paraId="0B8BFD80" w14:textId="77777777" w:rsidR="006E3DBD" w:rsidRPr="00140E21" w:rsidRDefault="006E3DBD" w:rsidP="0081528C">
            <w:pPr>
              <w:pStyle w:val="TAL"/>
            </w:pPr>
            <w:r>
              <w:t>Type Allocation Code</w:t>
            </w:r>
          </w:p>
        </w:tc>
      </w:tr>
      <w:tr w:rsidR="006E3DBD" w:rsidRPr="00140E21" w14:paraId="18A6DCA1" w14:textId="77777777" w:rsidTr="0081528C">
        <w:trPr>
          <w:cantSplit/>
          <w:jc w:val="center"/>
        </w:trPr>
        <w:tc>
          <w:tcPr>
            <w:tcW w:w="4825" w:type="dxa"/>
          </w:tcPr>
          <w:p w14:paraId="5CE00183" w14:textId="77777777" w:rsidR="006E3DBD" w:rsidRPr="00140E21" w:rsidRDefault="006E3DBD" w:rsidP="0081528C">
            <w:pPr>
              <w:pStyle w:val="TAL"/>
            </w:pPr>
            <w:r>
              <w:t>Subscriber PLMN ID</w:t>
            </w:r>
          </w:p>
        </w:tc>
      </w:tr>
      <w:tr w:rsidR="006E3DBD" w:rsidRPr="00140E21" w14:paraId="1E16DB1F" w14:textId="77777777" w:rsidTr="0081528C">
        <w:trPr>
          <w:cantSplit/>
          <w:jc w:val="center"/>
        </w:trPr>
        <w:tc>
          <w:tcPr>
            <w:tcW w:w="4825" w:type="dxa"/>
          </w:tcPr>
          <w:p w14:paraId="546ABE64" w14:textId="77777777" w:rsidR="006E3DBD" w:rsidRDefault="006E3DBD" w:rsidP="0081528C">
            <w:pPr>
              <w:pStyle w:val="TAL"/>
            </w:pPr>
            <w:r>
              <w:t>Geographical area, i.e. list(s) of TAI(s)</w:t>
            </w:r>
          </w:p>
        </w:tc>
      </w:tr>
      <w:tr w:rsidR="006E3DBD" w:rsidRPr="00140E21" w14:paraId="698E5F2A" w14:textId="77777777" w:rsidTr="0081528C">
        <w:trPr>
          <w:cantSplit/>
          <w:jc w:val="center"/>
        </w:trPr>
        <w:tc>
          <w:tcPr>
            <w:tcW w:w="4825" w:type="dxa"/>
          </w:tcPr>
          <w:p w14:paraId="6DE0F11A" w14:textId="77777777" w:rsidR="006E3DBD" w:rsidRDefault="006E3DBD" w:rsidP="0081528C">
            <w:pPr>
              <w:pStyle w:val="TAL"/>
            </w:pPr>
            <w:r>
              <w:t>S-NSSAI</w:t>
            </w:r>
          </w:p>
        </w:tc>
      </w:tr>
      <w:tr w:rsidR="006E3DBD" w:rsidRPr="00140E21" w14:paraId="29AA7382" w14:textId="77777777" w:rsidTr="0081528C">
        <w:trPr>
          <w:cantSplit/>
          <w:jc w:val="center"/>
        </w:trPr>
        <w:tc>
          <w:tcPr>
            <w:tcW w:w="4825" w:type="dxa"/>
          </w:tcPr>
          <w:p w14:paraId="15E5BDAE" w14:textId="77777777" w:rsidR="006E3DBD" w:rsidRDefault="006E3DBD" w:rsidP="0081528C">
            <w:pPr>
              <w:pStyle w:val="TAL"/>
            </w:pPr>
            <w:r>
              <w:t>DNN</w:t>
            </w:r>
          </w:p>
        </w:tc>
      </w:tr>
    </w:tbl>
    <w:p w14:paraId="0B1E1E04" w14:textId="77777777" w:rsidR="006E3DBD" w:rsidRDefault="006E3DBD" w:rsidP="006E3DBD">
      <w:pPr>
        <w:pStyle w:val="FP"/>
      </w:pPr>
    </w:p>
    <w:p w14:paraId="1D72467D" w14:textId="77777777" w:rsidR="006E3DBD" w:rsidRPr="00140E21" w:rsidRDefault="006E3DBD" w:rsidP="006E3DBD">
      <w:r w:rsidRPr="00140E21">
        <w:t>Group Reporting Guard Time is an optional parameter for group-based monitoring configuration to indicate the time for which the Monitoring Event Reporting(s)</w:t>
      </w:r>
      <w:r>
        <w:t xml:space="preserve"> related with</w:t>
      </w:r>
      <w:r w:rsidRPr="00140E21">
        <w:t xml:space="preserve"> the UEs in a group can be aggregated before sending them to the consumer NF. The value of the Group Reporting Guard time should be set less than the Maximum duration of reporting. For the continuous monitoring reporting, unless the Maximum duration of reporting has been reached, the Group Reporting Guard timer is restarted when it expires. If the time left until the Maximum duration of reporting is less than the Group Reporting Guard Time, then the Group Reporting Guard timer shall be set to expire when the Maximum duration of reporting expires. If the Maximum duration of reporting is expired, the Group Reporting Guard Time, if running, shall be considered to expire and aggregated Monitoring Event Reporting(s) is sent to destination immediately.</w:t>
      </w:r>
    </w:p>
    <w:p w14:paraId="4406E461" w14:textId="77777777" w:rsidR="006E3DBD" w:rsidRDefault="006E3DBD" w:rsidP="006E3DBD">
      <w:r>
        <w:t>Deactivation notification flag and retrieval notification flag enable the mute storage of events for a limited size of events at the Event provider NF, thus reducing the number of notifications and the overall signalling between the Event provider NF and the Event consumer NF. Usage of these parameters is further specified in clause 6.2.7 of TS 23.288 [50].</w:t>
      </w:r>
    </w:p>
    <w:p w14:paraId="57743534" w14:textId="77777777" w:rsidR="006E3DBD" w:rsidRDefault="006E3DBD" w:rsidP="006E3DBD">
      <w:r>
        <w:t>Muting Exception Instructions specify actions to be taken by the Event provider NF if the Deactivation notification flag is set and an exception occurs at the Event Producer NF (e.g. the Event provider can no longer buffer notifications because storage space is no longer available). The actions are specified in clause 6.2.7 of TS 23.288 [50].</w:t>
      </w:r>
    </w:p>
    <w:p w14:paraId="2029EF2C" w14:textId="77777777" w:rsidR="006E3DBD" w:rsidRDefault="006E3DBD" w:rsidP="006E3DBD">
      <w:r>
        <w:t>Granularity of dynamics indicates negligible changes in the target event of the subscription for which notification is not required. The changes in the Granularity of dynamics are depicted as the range of scalar value (x, y) where it means [the previously notified scalar value - x, the previously notified scalar value + y), the list of event identification(s) (e.g. list of SUPI(s)), or the previous notification. If the Granularity of dynamics is provided, the provider NF shall send the notification only when the changes in the target event are not described in the Granularity of dynamics, except for the first notification.</w:t>
      </w:r>
    </w:p>
    <w:p w14:paraId="03C93850" w14:textId="77777777" w:rsidR="006E3DBD" w:rsidRDefault="006E3DBD" w:rsidP="006E3DBD">
      <w:r>
        <w:t>Reporting type is a parameter to reduce the data volume of notification. If the Reporting type is provided, the provider NF shall notify the events that have been newly appeared, disappeared and changed compared to the previous notification, except for the first notification.</w:t>
      </w:r>
    </w:p>
    <w:p w14:paraId="598219EC" w14:textId="77777777" w:rsidR="006E3DBD" w:rsidRPr="00140E21" w:rsidRDefault="006E3DBD" w:rsidP="006E3DBD">
      <w:r w:rsidRPr="00140E21">
        <w:t>Table 4.15.1-1 indicates the presence requirements for the Event Reporting Information.</w:t>
      </w:r>
    </w:p>
    <w:p w14:paraId="6F2949CC" w14:textId="77777777" w:rsidR="006E3DBD" w:rsidRPr="00140E21" w:rsidRDefault="006E3DBD" w:rsidP="006E3DBD">
      <w:r w:rsidRPr="00140E21">
        <w:t>Corresponding notifications contain at least the Notification Correlation ID together with the Event ID and the individual target (e.g. UE or PDU Session ID) associated with the notification.</w:t>
      </w:r>
    </w:p>
    <w:p w14:paraId="1E0119DD" w14:textId="77777777" w:rsidR="006E3DBD" w:rsidRPr="00140E21" w:rsidRDefault="006E3DBD" w:rsidP="006E3DBD">
      <w:r w:rsidRPr="00140E21">
        <w:lastRenderedPageBreak/>
        <w:t xml:space="preserve">If the NF service consumer decides to terminate the event subscription, it unsubscribes the event subscription by sending </w:t>
      </w:r>
      <w:proofErr w:type="spellStart"/>
      <w:r w:rsidRPr="00140E21">
        <w:t>unsubscription</w:t>
      </w:r>
      <w:proofErr w:type="spellEnd"/>
      <w:r w:rsidRPr="00140E21">
        <w:t xml:space="preserve"> request to the event provider NF. After receiving </w:t>
      </w:r>
      <w:proofErr w:type="spellStart"/>
      <w:r w:rsidRPr="00140E21">
        <w:t>unsubscription</w:t>
      </w:r>
      <w:proofErr w:type="spellEnd"/>
      <w:r w:rsidRPr="00140E21">
        <w:t xml:space="preserve"> request from the NF service consumer, the event provider NF terminates the event subscription.</w:t>
      </w:r>
    </w:p>
    <w:p w14:paraId="2B49E56A" w14:textId="77777777" w:rsidR="006E3DBD" w:rsidRDefault="006E3DBD" w:rsidP="006E3DBD">
      <w:r>
        <w:t>If the NF service consumer has subscribed to group-based monitoring, then the NF service consumer may subsequently unsubscribe to the whole group or one or more identified group member UEs. Such partial cancellation of group-based monitoring does not affect the other group member UEs, but it only cancels the monitoring event subscription for the identified group member UEs. Partial cancellation of group-based monitoring can be caused by the following reasons:</w:t>
      </w:r>
    </w:p>
    <w:p w14:paraId="4CF2DAD7" w14:textId="77777777" w:rsidR="006E3DBD" w:rsidRDefault="006E3DBD" w:rsidP="006E3DBD">
      <w:pPr>
        <w:pStyle w:val="B1"/>
      </w:pPr>
      <w:r>
        <w:t>-</w:t>
      </w:r>
      <w:r>
        <w:tab/>
        <w:t>UE's subscription is discontinued in the UDM;</w:t>
      </w:r>
    </w:p>
    <w:p w14:paraId="1BC240F3" w14:textId="77777777" w:rsidR="006E3DBD" w:rsidRDefault="006E3DBD" w:rsidP="006E3DBD">
      <w:pPr>
        <w:pStyle w:val="B1"/>
      </w:pPr>
      <w:r>
        <w:t>-</w:t>
      </w:r>
      <w:r>
        <w:tab/>
        <w:t>UE's authorisation to the subscribed event type is revoked;</w:t>
      </w:r>
    </w:p>
    <w:p w14:paraId="064271C3" w14:textId="77777777" w:rsidR="006E3DBD" w:rsidRDefault="006E3DBD" w:rsidP="006E3DBD">
      <w:pPr>
        <w:pStyle w:val="B1"/>
      </w:pPr>
      <w:r>
        <w:t>-</w:t>
      </w:r>
      <w:r>
        <w:tab/>
        <w:t>The subscribing NF explicitly unsubscribes to monitoring of selected UE(s); or</w:t>
      </w:r>
    </w:p>
    <w:p w14:paraId="3E130441" w14:textId="77777777" w:rsidR="006E3DBD" w:rsidRDefault="006E3DBD" w:rsidP="006E3DBD">
      <w:pPr>
        <w:pStyle w:val="B1"/>
      </w:pPr>
      <w:r>
        <w:t>-</w:t>
      </w:r>
      <w:r>
        <w:tab/>
        <w:t>UE is removed from the monitoring target group that was identified in monitoring subscription.</w:t>
      </w:r>
    </w:p>
    <w:p w14:paraId="7A971736" w14:textId="77777777" w:rsidR="006E3DBD" w:rsidRDefault="006E3DBD" w:rsidP="006E3DBD">
      <w:r>
        <w:t>If the NF service consumer has subscribed to group-based monitoring and later new group member UEs are added to the group, then the NF service consumer may also subsequently add monitoring event subscription for the new group member UEs.</w:t>
      </w:r>
    </w:p>
    <w:p w14:paraId="11627E83" w14:textId="77777777" w:rsidR="006E3DBD" w:rsidRPr="00140E21" w:rsidRDefault="006E3DBD" w:rsidP="006E3DBD">
      <w:pPr>
        <w:rPr>
          <w:rFonts w:eastAsia="宋体"/>
        </w:rPr>
      </w:pPr>
      <w:r w:rsidRPr="00140E21">
        <w:t>The following clauses describe the external exposure of network capabilities and core network internal event and capability exposure.</w:t>
      </w:r>
    </w:p>
    <w:p w14:paraId="0A9C1FDD" w14:textId="77777777" w:rsidR="006E3DBD" w:rsidRPr="00140E21" w:rsidRDefault="006E3DBD" w:rsidP="006E3DBD">
      <w:pPr>
        <w:rPr>
          <w:rFonts w:eastAsia="宋体"/>
        </w:rPr>
      </w:pPr>
      <w:r w:rsidRPr="00140E21">
        <w:rPr>
          <w:rFonts w:eastAsia="宋体"/>
        </w:rPr>
        <w:t xml:space="preserve">When the immediate reporting flag is set, the first corresponding event report is included in the </w:t>
      </w:r>
      <w:r>
        <w:rPr>
          <w:rFonts w:eastAsia="宋体"/>
        </w:rPr>
        <w:t xml:space="preserve">subscription response </w:t>
      </w:r>
      <w:r w:rsidRPr="00140E21">
        <w:rPr>
          <w:rFonts w:eastAsia="宋体"/>
        </w:rPr>
        <w:t>message, if corresponding information is available at the reception of the subscription request of the event.</w:t>
      </w:r>
    </w:p>
    <w:p w14:paraId="227F2493" w14:textId="77777777" w:rsidR="006E3DBD" w:rsidRPr="00140E21" w:rsidRDefault="006E3DBD" w:rsidP="006E3DBD">
      <w:pPr>
        <w:rPr>
          <w:rFonts w:eastAsia="宋体"/>
        </w:rPr>
      </w:pPr>
      <w:r>
        <w:rPr>
          <w:rFonts w:eastAsia="宋体"/>
        </w:rPr>
        <w:t xml:space="preserve">During Monitoring Event Subscription as in clause 4.15.3, Parameter Provisioning as in clause 4.15.6, NIDD configuration as in clause 4.25.3 and Enhanced Coverage Restriction Control as in clause 4.27.1, the </w:t>
      </w:r>
      <w:r w:rsidRPr="00140E21">
        <w:rPr>
          <w:rFonts w:eastAsia="宋体"/>
        </w:rPr>
        <w:t>optional parameter MTC Provider Information is a reference parameter that may be provided by AF or determined by NEF based on which AF it communicates with. The MTC Provider Information identifies the MTC Service Provider and/or MTC Application.</w:t>
      </w:r>
    </w:p>
    <w:p w14:paraId="02AAD33A" w14:textId="77777777" w:rsidR="006E3DBD" w:rsidRPr="00140E21" w:rsidRDefault="006E3DBD" w:rsidP="006E3DBD">
      <w:pPr>
        <w:pStyle w:val="NO"/>
        <w:rPr>
          <w:rFonts w:eastAsia="宋体"/>
        </w:rPr>
      </w:pPr>
      <w:r w:rsidRPr="00140E21">
        <w:rPr>
          <w:rFonts w:eastAsia="宋体"/>
        </w:rPr>
        <w:t>NOTE </w:t>
      </w:r>
      <w:r>
        <w:rPr>
          <w:rFonts w:eastAsia="宋体"/>
        </w:rPr>
        <w:t>3</w:t>
      </w:r>
      <w:r w:rsidRPr="00140E21">
        <w:rPr>
          <w:rFonts w:eastAsia="宋体"/>
        </w:rPr>
        <w:t>:</w:t>
      </w:r>
      <w:r w:rsidRPr="00140E21">
        <w:rPr>
          <w:rFonts w:eastAsia="宋体"/>
        </w:rPr>
        <w:tab/>
        <w:t>The MTC Provider Information can be used by Service Providers for, e.g. to distinguish their different customers.</w:t>
      </w:r>
    </w:p>
    <w:p w14:paraId="6E7617E8" w14:textId="77777777" w:rsidR="006E3DBD" w:rsidRDefault="006E3DBD" w:rsidP="006E3DBD">
      <w:pPr>
        <w:pStyle w:val="NO"/>
        <w:rPr>
          <w:rFonts w:eastAsia="宋体"/>
        </w:rPr>
      </w:pPr>
      <w:r>
        <w:rPr>
          <w:rFonts w:eastAsia="宋体"/>
        </w:rPr>
        <w:t>NOTE 4:</w:t>
      </w:r>
      <w:r>
        <w:rPr>
          <w:rFonts w:eastAsia="宋体"/>
        </w:rPr>
        <w:tab/>
        <w:t>The MTC Provider Information is an optional parameter. The NEF can validate the provided MTC Provider Information and override it to a NEF selected MTC Provider Information based on configuration. How the NEF determines the MTC Provider Information, if not present, is left to implementation (e.g. based on the requesting AF).</w:t>
      </w:r>
    </w:p>
    <w:p w14:paraId="4C870FA3" w14:textId="1830CB45" w:rsidR="004F1735" w:rsidRPr="006E351D" w:rsidRDefault="004F1735" w:rsidP="00B40B03">
      <w:pPr>
        <w:rPr>
          <w:lang w:eastAsia="zh-CN"/>
        </w:rPr>
      </w:pPr>
    </w:p>
    <w:p w14:paraId="63C2A683" w14:textId="32A6FD79" w:rsidR="002974D4" w:rsidRPr="0042466D" w:rsidRDefault="002974D4" w:rsidP="002974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3675A">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D392044" w14:textId="77777777" w:rsidR="002246F2" w:rsidRPr="00140E21" w:rsidRDefault="002246F2" w:rsidP="002246F2">
      <w:pPr>
        <w:pStyle w:val="5"/>
      </w:pPr>
      <w:r w:rsidRPr="00140E21">
        <w:t>5.2.8.3.1</w:t>
      </w:r>
      <w:r w:rsidRPr="00140E21">
        <w:tab/>
        <w:t>General</w:t>
      </w:r>
    </w:p>
    <w:p w14:paraId="7397AD29" w14:textId="77777777" w:rsidR="002246F2" w:rsidRPr="00140E21" w:rsidRDefault="002246F2" w:rsidP="002246F2">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1CDB03A5" w14:textId="77777777" w:rsidR="002246F2" w:rsidRPr="00140E21" w:rsidRDefault="002246F2" w:rsidP="002246F2">
      <w:pPr>
        <w:pStyle w:val="B1"/>
      </w:pPr>
      <w:r w:rsidRPr="00140E21">
        <w:t>-</w:t>
      </w:r>
      <w:r w:rsidRPr="00140E21">
        <w:tab/>
        <w:t>Allow consumer NFs to Subscribe and unsubscribe for an Event ID on PDU Session(s);</w:t>
      </w:r>
    </w:p>
    <w:p w14:paraId="19278D43" w14:textId="77777777" w:rsidR="002246F2" w:rsidRDefault="002246F2" w:rsidP="002246F2">
      <w:pPr>
        <w:pStyle w:val="B1"/>
      </w:pPr>
      <w:r>
        <w:t>-</w:t>
      </w:r>
      <w:r>
        <w:tab/>
        <w:t>Allow the NWDAF to collect data for network data analytics from SMF as specified in TS 23.288 [50] and from UPF as specified in clause 4.15.4.5;</w:t>
      </w:r>
    </w:p>
    <w:p w14:paraId="1D62FF49" w14:textId="77777777" w:rsidR="002246F2" w:rsidRPr="00140E21" w:rsidRDefault="002246F2" w:rsidP="002246F2">
      <w:pPr>
        <w:pStyle w:val="B1"/>
      </w:pPr>
      <w:r w:rsidRPr="00140E21">
        <w:t>-</w:t>
      </w:r>
      <w:r w:rsidRPr="00140E21">
        <w:tab/>
        <w:t>Notifying events on the PDU Session to the subscribed NFs</w:t>
      </w:r>
      <w:r>
        <w:t>; and</w:t>
      </w:r>
    </w:p>
    <w:p w14:paraId="79E852FB" w14:textId="77777777" w:rsidR="002246F2" w:rsidRPr="00140E21" w:rsidRDefault="002246F2" w:rsidP="002246F2">
      <w:pPr>
        <w:pStyle w:val="B1"/>
      </w:pPr>
      <w:r w:rsidRPr="00140E21">
        <w:t>-</w:t>
      </w:r>
      <w:r w:rsidRPr="00140E21">
        <w:tab/>
        <w:t>Allow consumer NFs to acknowledge or respond to an event notification.</w:t>
      </w:r>
    </w:p>
    <w:p w14:paraId="60C4619D" w14:textId="77777777" w:rsidR="002246F2" w:rsidRPr="00140E21" w:rsidRDefault="002246F2" w:rsidP="002246F2">
      <w:pPr>
        <w:rPr>
          <w:rFonts w:eastAsia="等线"/>
        </w:rPr>
      </w:pPr>
      <w:r w:rsidRPr="00140E21">
        <w:rPr>
          <w:rFonts w:eastAsia="等线"/>
        </w:rPr>
        <w:t>The following events can be subscribed by a NF consumer (Event ID is defined in clause 4.15.1):</w:t>
      </w:r>
    </w:p>
    <w:p w14:paraId="68E1BCBE" w14:textId="77777777" w:rsidR="002246F2" w:rsidRPr="00140E21" w:rsidRDefault="002246F2" w:rsidP="002246F2">
      <w:pPr>
        <w:pStyle w:val="B1"/>
        <w:rPr>
          <w:rFonts w:eastAsia="等线"/>
        </w:rPr>
      </w:pPr>
      <w:r w:rsidRPr="00140E21">
        <w:rPr>
          <w:rFonts w:eastAsia="等线"/>
        </w:rPr>
        <w:t>-</w:t>
      </w:r>
      <w:r w:rsidRPr="00140E21">
        <w:rPr>
          <w:rFonts w:eastAsia="等线"/>
        </w:rPr>
        <w:tab/>
        <w:t xml:space="preserve">UE IP address / Prefix </w:t>
      </w:r>
      <w:r>
        <w:rPr>
          <w:rFonts w:eastAsia="等线"/>
        </w:rPr>
        <w:t>allocation/</w:t>
      </w:r>
      <w:r w:rsidRPr="00140E21">
        <w:rPr>
          <w:rFonts w:eastAsia="等线"/>
        </w:rPr>
        <w:t>change: The event notification may contain a new UE IP address / Prefix or an indication of which UE IP address / Prefix has been released.</w:t>
      </w:r>
    </w:p>
    <w:p w14:paraId="3712B6C4" w14:textId="77777777" w:rsidR="002246F2" w:rsidRDefault="002246F2" w:rsidP="002246F2">
      <w:pPr>
        <w:pStyle w:val="B1"/>
        <w:rPr>
          <w:rFonts w:eastAsia="等线"/>
        </w:rPr>
      </w:pPr>
      <w:r>
        <w:rPr>
          <w:rFonts w:eastAsia="等线"/>
        </w:rPr>
        <w:t>-</w:t>
      </w:r>
      <w:r>
        <w:rPr>
          <w:rFonts w:eastAsia="等线"/>
        </w:rPr>
        <w:tab/>
        <w:t>PDU Session Establishment and/or PDU Session Release.</w:t>
      </w:r>
    </w:p>
    <w:p w14:paraId="63FA4CB3" w14:textId="77777777" w:rsidR="002246F2" w:rsidRDefault="002246F2" w:rsidP="002246F2">
      <w:pPr>
        <w:pStyle w:val="B1"/>
        <w:rPr>
          <w:rFonts w:eastAsia="等线"/>
        </w:rPr>
      </w:pPr>
      <w:r>
        <w:rPr>
          <w:rFonts w:eastAsia="等线"/>
        </w:rPr>
        <w:lastRenderedPageBreak/>
        <w:tab/>
        <w:t>The event notification may contain following information:</w:t>
      </w:r>
    </w:p>
    <w:p w14:paraId="145D6485" w14:textId="77777777" w:rsidR="002246F2" w:rsidRDefault="002246F2" w:rsidP="002246F2">
      <w:pPr>
        <w:pStyle w:val="B2"/>
        <w:rPr>
          <w:rFonts w:eastAsia="等线"/>
        </w:rPr>
      </w:pPr>
      <w:r>
        <w:rPr>
          <w:rFonts w:eastAsia="等线"/>
        </w:rPr>
        <w:t>-</w:t>
      </w:r>
      <w:r>
        <w:rPr>
          <w:rFonts w:eastAsia="等线"/>
        </w:rPr>
        <w:tab/>
        <w:t>PDU Session Type.</w:t>
      </w:r>
    </w:p>
    <w:p w14:paraId="5DE5EE99" w14:textId="77777777" w:rsidR="002246F2" w:rsidRDefault="002246F2" w:rsidP="002246F2">
      <w:pPr>
        <w:pStyle w:val="B2"/>
        <w:rPr>
          <w:rFonts w:eastAsia="等线"/>
        </w:rPr>
      </w:pPr>
      <w:r>
        <w:rPr>
          <w:rFonts w:eastAsia="等线"/>
        </w:rPr>
        <w:t>-</w:t>
      </w:r>
      <w:r>
        <w:rPr>
          <w:rFonts w:eastAsia="等线"/>
        </w:rPr>
        <w:tab/>
        <w:t>DNN.</w:t>
      </w:r>
    </w:p>
    <w:p w14:paraId="58FF4AD5" w14:textId="77777777" w:rsidR="002246F2" w:rsidRDefault="002246F2" w:rsidP="002246F2">
      <w:pPr>
        <w:pStyle w:val="B2"/>
        <w:rPr>
          <w:rFonts w:eastAsia="等线"/>
        </w:rPr>
      </w:pPr>
      <w:r>
        <w:rPr>
          <w:rFonts w:eastAsia="等线"/>
        </w:rPr>
        <w:t>-</w:t>
      </w:r>
      <w:r>
        <w:rPr>
          <w:rFonts w:eastAsia="等线"/>
        </w:rPr>
        <w:tab/>
        <w:t>UE IP address/Prefix.</w:t>
      </w:r>
    </w:p>
    <w:p w14:paraId="54E6B2C2" w14:textId="77777777" w:rsidR="002246F2" w:rsidRPr="00140E21" w:rsidRDefault="002246F2" w:rsidP="002246F2">
      <w:pPr>
        <w:pStyle w:val="B1"/>
        <w:rPr>
          <w:rFonts w:eastAsia="等线"/>
        </w:rPr>
      </w:pPr>
      <w:r w:rsidRPr="00140E21">
        <w:rPr>
          <w:rFonts w:eastAsia="等线"/>
        </w:rPr>
        <w:t>-</w:t>
      </w:r>
      <w:r w:rsidRPr="00140E21">
        <w:rPr>
          <w:rFonts w:eastAsia="等线"/>
        </w:rPr>
        <w:tab/>
        <w:t>UP path change: a notification corresponding to this event is sent when the UE IP address / Prefix and / or DNAI and /or the N6 traffic routing information has changed.</w:t>
      </w:r>
    </w:p>
    <w:p w14:paraId="31648D1A" w14:textId="77777777" w:rsidR="002246F2" w:rsidRPr="00140E21" w:rsidRDefault="002246F2" w:rsidP="002246F2">
      <w:pPr>
        <w:pStyle w:val="B1"/>
        <w:rPr>
          <w:rFonts w:eastAsia="等线"/>
        </w:rPr>
      </w:pPr>
      <w:r w:rsidRPr="00140E21">
        <w:rPr>
          <w:rFonts w:eastAsia="等线"/>
        </w:rPr>
        <w:tab/>
        <w:t>The event notification may contain following information:</w:t>
      </w:r>
    </w:p>
    <w:p w14:paraId="7985E300" w14:textId="77777777" w:rsidR="002246F2" w:rsidRPr="00140E21" w:rsidRDefault="002246F2" w:rsidP="002246F2">
      <w:pPr>
        <w:pStyle w:val="B2"/>
        <w:rPr>
          <w:rFonts w:eastAsia="等线"/>
        </w:rPr>
      </w:pPr>
      <w:r w:rsidRPr="00140E21">
        <w:rPr>
          <w:rFonts w:eastAsia="等线"/>
        </w:rPr>
        <w:t>-</w:t>
      </w:r>
      <w:r w:rsidRPr="00140E21">
        <w:rPr>
          <w:rFonts w:eastAsia="等线"/>
        </w:rPr>
        <w:tab/>
        <w:t>the type of notification ("EARLY" or "LATE").</w:t>
      </w:r>
    </w:p>
    <w:p w14:paraId="20627EEC" w14:textId="77777777" w:rsidR="002246F2" w:rsidRPr="00140E21" w:rsidRDefault="002246F2" w:rsidP="002246F2">
      <w:pPr>
        <w:pStyle w:val="B2"/>
        <w:rPr>
          <w:rFonts w:eastAsia="等线"/>
        </w:rPr>
      </w:pPr>
      <w:r w:rsidRPr="00140E21">
        <w:rPr>
          <w:rFonts w:eastAsia="等线"/>
        </w:rPr>
        <w:t>-</w:t>
      </w:r>
      <w:r w:rsidRPr="00140E21">
        <w:rPr>
          <w:rFonts w:eastAsia="等线"/>
        </w:rPr>
        <w:tab/>
        <w:t>for both the source and target UP path between the UE and the DN, the corresponding information is provided when it has changed:</w:t>
      </w:r>
    </w:p>
    <w:p w14:paraId="7DABEA63" w14:textId="77777777" w:rsidR="002246F2" w:rsidRPr="00140E21" w:rsidRDefault="002246F2" w:rsidP="002246F2">
      <w:pPr>
        <w:pStyle w:val="B3"/>
        <w:rPr>
          <w:rFonts w:eastAsia="等线"/>
        </w:rPr>
      </w:pPr>
      <w:r w:rsidRPr="00140E21">
        <w:rPr>
          <w:rFonts w:eastAsia="等线"/>
        </w:rPr>
        <w:t>-</w:t>
      </w:r>
      <w:r w:rsidRPr="00140E21">
        <w:rPr>
          <w:rFonts w:eastAsia="等线"/>
        </w:rPr>
        <w:tab/>
        <w:t>DNAI.</w:t>
      </w:r>
    </w:p>
    <w:p w14:paraId="474BE32E" w14:textId="77777777" w:rsidR="002246F2" w:rsidRPr="00140E21" w:rsidRDefault="002246F2" w:rsidP="002246F2">
      <w:pPr>
        <w:pStyle w:val="B3"/>
        <w:rPr>
          <w:rFonts w:eastAsia="等线"/>
        </w:rPr>
      </w:pPr>
      <w:r w:rsidRPr="00140E21">
        <w:rPr>
          <w:rFonts w:eastAsia="等线"/>
        </w:rPr>
        <w:t>-</w:t>
      </w:r>
      <w:r w:rsidRPr="00140E21">
        <w:rPr>
          <w:rFonts w:eastAsia="等线"/>
        </w:rPr>
        <w:tab/>
        <w:t>UE IP address / Prefix.</w:t>
      </w:r>
    </w:p>
    <w:p w14:paraId="4557486F" w14:textId="77777777" w:rsidR="002246F2" w:rsidRPr="00140E21" w:rsidRDefault="002246F2" w:rsidP="002246F2">
      <w:pPr>
        <w:pStyle w:val="B3"/>
        <w:rPr>
          <w:rFonts w:eastAsia="等线"/>
        </w:rPr>
      </w:pPr>
      <w:r w:rsidRPr="00140E21">
        <w:rPr>
          <w:rFonts w:eastAsia="等线"/>
        </w:rPr>
        <w:t>-</w:t>
      </w:r>
      <w:r w:rsidRPr="00140E21">
        <w:rPr>
          <w:rFonts w:eastAsia="等线"/>
        </w:rPr>
        <w:tab/>
        <w:t>N6 traffic routing information.</w:t>
      </w:r>
    </w:p>
    <w:p w14:paraId="4082934E" w14:textId="77777777" w:rsidR="002246F2" w:rsidRPr="00140E21" w:rsidRDefault="002246F2" w:rsidP="002246F2">
      <w:pPr>
        <w:pStyle w:val="B3"/>
        <w:rPr>
          <w:rFonts w:eastAsia="等线"/>
        </w:rPr>
      </w:pPr>
      <w:r>
        <w:rPr>
          <w:rFonts w:eastAsia="等线"/>
        </w:rPr>
        <w:t>-</w:t>
      </w:r>
      <w:r>
        <w:rPr>
          <w:rFonts w:eastAsia="等线"/>
        </w:rPr>
        <w:tab/>
        <w:t>Candidate DNAI(s) for the PDU Session.</w:t>
      </w:r>
    </w:p>
    <w:p w14:paraId="6C59EE07" w14:textId="77777777" w:rsidR="002246F2" w:rsidRPr="00140E21" w:rsidRDefault="002246F2" w:rsidP="002246F2">
      <w:pPr>
        <w:pStyle w:val="B3"/>
        <w:rPr>
          <w:rFonts w:eastAsia="等线"/>
        </w:rPr>
      </w:pPr>
      <w:r>
        <w:rPr>
          <w:rFonts w:eastAsia="等线"/>
        </w:rPr>
        <w:t>-</w:t>
      </w:r>
      <w:r>
        <w:rPr>
          <w:rFonts w:eastAsia="等线"/>
        </w:rPr>
        <w:tab/>
        <w:t>Change of common EAS.</w:t>
      </w:r>
    </w:p>
    <w:p w14:paraId="510D6273" w14:textId="77777777" w:rsidR="002246F2" w:rsidRPr="00140E21" w:rsidRDefault="002246F2" w:rsidP="002246F2">
      <w:pPr>
        <w:pStyle w:val="NO"/>
        <w:rPr>
          <w:rFonts w:eastAsia="等线"/>
        </w:rPr>
      </w:pPr>
      <w:r w:rsidRPr="00140E21">
        <w:rPr>
          <w:rFonts w:eastAsia="等线"/>
        </w:rPr>
        <w:t>NOTE 1:</w:t>
      </w:r>
      <w:r w:rsidRPr="00140E21">
        <w:rPr>
          <w:rFonts w:eastAsia="等线"/>
        </w:rPr>
        <w:tab/>
        <w:t>UP path change notification, DNAI and N6 traffic routing information are further described in</w:t>
      </w:r>
      <w:r w:rsidRPr="00EB0435">
        <w:rPr>
          <w:rFonts w:eastAsia="等线"/>
        </w:rPr>
        <w:t xml:space="preserve"> </w:t>
      </w:r>
      <w:r w:rsidRPr="00140E21">
        <w:rPr>
          <w:rFonts w:eastAsia="等线"/>
        </w:rPr>
        <w:t xml:space="preserve">clause 5.6.7 </w:t>
      </w:r>
      <w:r>
        <w:t>of</w:t>
      </w:r>
      <w:r w:rsidRPr="00140E21">
        <w:rPr>
          <w:rFonts w:eastAsia="等线"/>
        </w:rPr>
        <w:t xml:space="preserve"> TS</w:t>
      </w:r>
      <w:r>
        <w:rPr>
          <w:rFonts w:eastAsia="等线"/>
        </w:rPr>
        <w:t> </w:t>
      </w:r>
      <w:r w:rsidRPr="00140E21">
        <w:rPr>
          <w:rFonts w:eastAsia="等线"/>
        </w:rPr>
        <w:t>23.501</w:t>
      </w:r>
      <w:r>
        <w:rPr>
          <w:rFonts w:eastAsia="等线"/>
        </w:rPr>
        <w:t> </w:t>
      </w:r>
      <w:r w:rsidRPr="00140E21">
        <w:rPr>
          <w:rFonts w:eastAsia="等线"/>
        </w:rPr>
        <w:t>[2].</w:t>
      </w:r>
    </w:p>
    <w:p w14:paraId="0986C2CD" w14:textId="77777777" w:rsidR="002246F2" w:rsidRDefault="002246F2" w:rsidP="002246F2">
      <w:pPr>
        <w:pStyle w:val="B1"/>
        <w:rPr>
          <w:rFonts w:eastAsia="等线"/>
        </w:rPr>
      </w:pPr>
      <w:r>
        <w:rPr>
          <w:rFonts w:eastAsia="等线"/>
        </w:rPr>
        <w:t>-</w:t>
      </w:r>
      <w:r>
        <w:rPr>
          <w:rFonts w:eastAsia="等线"/>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11EBF0F7" w14:textId="77777777" w:rsidR="002246F2" w:rsidRPr="00140E21" w:rsidRDefault="002246F2" w:rsidP="002246F2">
      <w:pPr>
        <w:pStyle w:val="B1"/>
        <w:rPr>
          <w:rFonts w:eastAsia="等线"/>
        </w:rPr>
      </w:pPr>
      <w:r w:rsidRPr="00140E21">
        <w:rPr>
          <w:rFonts w:eastAsia="等线"/>
        </w:rPr>
        <w:t>-</w:t>
      </w:r>
      <w:r w:rsidRPr="00140E21">
        <w:rPr>
          <w:rFonts w:eastAsia="等线"/>
        </w:rPr>
        <w:tab/>
        <w:t>Change of Access Type; The event notification contains the new Access Type for the PDU Session.</w:t>
      </w:r>
    </w:p>
    <w:p w14:paraId="2387F9F1" w14:textId="77777777" w:rsidR="002246F2" w:rsidRDefault="002246F2" w:rsidP="002246F2">
      <w:pPr>
        <w:pStyle w:val="B1"/>
        <w:rPr>
          <w:rFonts w:eastAsia="等线"/>
        </w:rPr>
      </w:pPr>
      <w:r>
        <w:rPr>
          <w:rFonts w:eastAsia="等线"/>
        </w:rPr>
        <w:t>-</w:t>
      </w:r>
      <w:r>
        <w:rPr>
          <w:rFonts w:eastAsia="等线"/>
        </w:rPr>
        <w:tab/>
        <w:t>Change of RAT Type; the event notification contains the new RAT Type for the PDU Session.</w:t>
      </w:r>
    </w:p>
    <w:p w14:paraId="328C4D98" w14:textId="77777777" w:rsidR="002246F2" w:rsidRPr="00140E21" w:rsidRDefault="002246F2" w:rsidP="002246F2">
      <w:pPr>
        <w:pStyle w:val="B1"/>
        <w:rPr>
          <w:rFonts w:eastAsia="等线"/>
        </w:rPr>
      </w:pPr>
      <w:r w:rsidRPr="00140E21">
        <w:rPr>
          <w:rFonts w:eastAsia="等线"/>
        </w:rPr>
        <w:t>-</w:t>
      </w:r>
      <w:r w:rsidRPr="00140E21">
        <w:rPr>
          <w:rFonts w:eastAsia="等线"/>
        </w:rPr>
        <w:tab/>
        <w:t>PLMN change; The event notification contains the new PLMN Identifier for the PDU Session.</w:t>
      </w:r>
    </w:p>
    <w:p w14:paraId="4B899F27" w14:textId="77777777" w:rsidR="002246F2" w:rsidRDefault="002246F2" w:rsidP="002246F2">
      <w:pPr>
        <w:pStyle w:val="B1"/>
        <w:rPr>
          <w:rFonts w:eastAsia="等线"/>
        </w:rPr>
      </w:pPr>
      <w:r>
        <w:rPr>
          <w:rFonts w:eastAsia="等线"/>
        </w:rPr>
        <w:t>-</w:t>
      </w:r>
      <w:r>
        <w:rPr>
          <w:rFonts w:eastAsia="等线"/>
        </w:rPr>
        <w:tab/>
        <w:t>Change of satellite backhaul category; The event notification contains the new satellite backhaul category for the PDU session.</w:t>
      </w:r>
    </w:p>
    <w:p w14:paraId="79AB7A53" w14:textId="77777777" w:rsidR="002246F2" w:rsidRPr="00140E21" w:rsidRDefault="002246F2" w:rsidP="002246F2">
      <w:pPr>
        <w:pStyle w:val="B1"/>
        <w:rPr>
          <w:rFonts w:eastAsia="等线"/>
        </w:rPr>
      </w:pPr>
      <w:r w:rsidRPr="00140E21">
        <w:rPr>
          <w:rFonts w:eastAsia="等线"/>
        </w:rPr>
        <w:t>-</w:t>
      </w:r>
      <w:r w:rsidRPr="00140E21">
        <w:rPr>
          <w:rFonts w:eastAsia="等线"/>
        </w:rPr>
        <w:tab/>
        <w:t xml:space="preserve">Downlink data delivery status. The event notification contains the status of downlink data </w:t>
      </w:r>
      <w:r>
        <w:rPr>
          <w:rFonts w:eastAsia="等线"/>
        </w:rPr>
        <w:t xml:space="preserve">buffering </w:t>
      </w:r>
      <w:r w:rsidRPr="00140E21">
        <w:rPr>
          <w:rFonts w:eastAsia="等线"/>
        </w:rPr>
        <w:t>in the core network including:</w:t>
      </w:r>
    </w:p>
    <w:p w14:paraId="4280B637" w14:textId="77777777" w:rsidR="002246F2" w:rsidRPr="00140E21" w:rsidRDefault="002246F2" w:rsidP="002246F2">
      <w:pPr>
        <w:pStyle w:val="B2"/>
        <w:rPr>
          <w:rFonts w:eastAsia="等线"/>
        </w:rPr>
      </w:pPr>
      <w:r w:rsidRPr="00140E21">
        <w:rPr>
          <w:rFonts w:eastAsia="等线"/>
        </w:rPr>
        <w:t>-</w:t>
      </w:r>
      <w:r w:rsidRPr="00140E21">
        <w:rPr>
          <w:rFonts w:eastAsia="等线"/>
        </w:rPr>
        <w:tab/>
      </w:r>
      <w:r>
        <w:rPr>
          <w:rFonts w:eastAsia="等线"/>
        </w:rPr>
        <w:t>First d</w:t>
      </w:r>
      <w:r w:rsidRPr="00140E21">
        <w:rPr>
          <w:rFonts w:eastAsia="等线"/>
        </w:rPr>
        <w:t>ownlink packet</w:t>
      </w:r>
      <w:r>
        <w:rPr>
          <w:rFonts w:eastAsia="等线"/>
        </w:rPr>
        <w:t xml:space="preserve"> per source of the downlink IP traffic </w:t>
      </w:r>
      <w:r w:rsidRPr="00140E21">
        <w:rPr>
          <w:rFonts w:eastAsia="等线"/>
        </w:rPr>
        <w:t>in extended buffering and Estimated maximum wait time.</w:t>
      </w:r>
    </w:p>
    <w:p w14:paraId="5EDB43C1" w14:textId="77777777" w:rsidR="002246F2" w:rsidRPr="00140E21" w:rsidRDefault="002246F2" w:rsidP="002246F2">
      <w:pPr>
        <w:pStyle w:val="B2"/>
        <w:rPr>
          <w:rFonts w:eastAsia="等线"/>
        </w:rPr>
      </w:pPr>
      <w:r w:rsidRPr="00140E21">
        <w:rPr>
          <w:rFonts w:eastAsia="等线"/>
        </w:rPr>
        <w:t>-</w:t>
      </w:r>
      <w:r w:rsidRPr="00140E21">
        <w:rPr>
          <w:rFonts w:eastAsia="等线"/>
        </w:rPr>
        <w:tab/>
      </w:r>
      <w:r>
        <w:rPr>
          <w:rFonts w:eastAsia="等线"/>
        </w:rPr>
        <w:t>First d</w:t>
      </w:r>
      <w:r w:rsidRPr="00140E21">
        <w:rPr>
          <w:rFonts w:eastAsia="等线"/>
        </w:rPr>
        <w:t>ownlink packet</w:t>
      </w:r>
      <w:r>
        <w:rPr>
          <w:rFonts w:eastAsia="等线"/>
        </w:rPr>
        <w:t xml:space="preserve"> per source of the downlink IP traffic </w:t>
      </w:r>
      <w:r w:rsidRPr="00140E21">
        <w:rPr>
          <w:rFonts w:eastAsia="等线"/>
        </w:rPr>
        <w:t>discarded.</w:t>
      </w:r>
    </w:p>
    <w:p w14:paraId="1CC332E9" w14:textId="77777777" w:rsidR="002246F2" w:rsidRPr="00140E21" w:rsidRDefault="002246F2" w:rsidP="002246F2">
      <w:pPr>
        <w:pStyle w:val="B2"/>
        <w:rPr>
          <w:rFonts w:eastAsia="等线"/>
        </w:rPr>
      </w:pPr>
      <w:r w:rsidRPr="00140E21">
        <w:rPr>
          <w:rFonts w:eastAsia="等线"/>
        </w:rPr>
        <w:t>-</w:t>
      </w:r>
      <w:r w:rsidRPr="00140E21">
        <w:rPr>
          <w:rFonts w:eastAsia="等线"/>
        </w:rPr>
        <w:tab/>
      </w:r>
      <w:r>
        <w:rPr>
          <w:rFonts w:eastAsia="等线"/>
        </w:rPr>
        <w:t>First d</w:t>
      </w:r>
      <w:r w:rsidRPr="00140E21">
        <w:rPr>
          <w:rFonts w:eastAsia="等线"/>
        </w:rPr>
        <w:t>ownlink packet</w:t>
      </w:r>
      <w:r>
        <w:rPr>
          <w:rFonts w:eastAsia="等线"/>
        </w:rPr>
        <w:t xml:space="preserve"> per source of the downlink IP traffic </w:t>
      </w:r>
      <w:r w:rsidRPr="00140E21">
        <w:rPr>
          <w:rFonts w:eastAsia="等线"/>
        </w:rPr>
        <w:t>transmitted</w:t>
      </w:r>
      <w:r>
        <w:rPr>
          <w:rFonts w:eastAsia="等线"/>
        </w:rPr>
        <w:t xml:space="preserve"> after previous buffering and/or discarding of corresponding packet(s)</w:t>
      </w:r>
      <w:r w:rsidRPr="00140E21">
        <w:rPr>
          <w:rFonts w:eastAsia="等线"/>
        </w:rPr>
        <w:t>.</w:t>
      </w:r>
    </w:p>
    <w:p w14:paraId="0784C86C" w14:textId="77777777" w:rsidR="002246F2" w:rsidRDefault="002246F2" w:rsidP="002246F2">
      <w:pPr>
        <w:pStyle w:val="B1"/>
      </w:pPr>
      <w:r>
        <w:t>-</w:t>
      </w:r>
      <w:r>
        <w:tab/>
        <w:t>QFI allocation: The event notification is sent when a new QoS flow is established within a PDU session and contains:</w:t>
      </w:r>
    </w:p>
    <w:p w14:paraId="0C099E6B" w14:textId="486AE94B" w:rsidR="002246F2" w:rsidRDefault="002246F2" w:rsidP="002246F2">
      <w:pPr>
        <w:pStyle w:val="B2"/>
      </w:pPr>
      <w:r>
        <w:t>-</w:t>
      </w:r>
      <w:r>
        <w:tab/>
        <w:t xml:space="preserve">If the Target of Event Reporting is a PDU session, both the allocated QFI and either one of the following (Application Identifier or IP Packet Filter Set or Ethernet Packet Filter Set). The </w:t>
      </w:r>
      <w:ins w:id="21" w:author="hw user" w:date="2023-07-06T17:19:00Z">
        <w:r w:rsidR="006F7CC0" w:rsidRPr="00E27731">
          <w:t>5QI corresponding to the QoS</w:t>
        </w:r>
        <w:r w:rsidR="001F6428">
          <w:t xml:space="preserve"> flow </w:t>
        </w:r>
        <w:r w:rsidR="00283C93">
          <w:t>and the</w:t>
        </w:r>
        <w:r w:rsidR="006F7CC0">
          <w:t xml:space="preserve"> </w:t>
        </w:r>
      </w:ins>
      <w:r>
        <w:t>DNN, S-NSSAI corresponding to the PDU session are also sent.</w:t>
      </w:r>
    </w:p>
    <w:p w14:paraId="680F37C6" w14:textId="052D442C" w:rsidR="002246F2" w:rsidRDefault="002246F2" w:rsidP="002246F2">
      <w:pPr>
        <w:pStyle w:val="B2"/>
      </w:pPr>
      <w:r>
        <w:t>-</w:t>
      </w:r>
      <w:r>
        <w:tab/>
        <w:t xml:space="preserve">If the Target of Event Reporting is a SUPI, both the allocated QFI and either one of the following (Application Identifier or IP Packet Filter Set or Ethernet Packet Filter Set) for each PDU session ID established for this SUPI. The </w:t>
      </w:r>
      <w:ins w:id="22" w:author="hw user" w:date="2023-07-06T17:22:00Z">
        <w:r w:rsidR="00496D7D" w:rsidRPr="00E27731">
          <w:t>5QI corresponding to the QoS</w:t>
        </w:r>
        <w:r w:rsidR="00496D7D">
          <w:t xml:space="preserve"> flow and the </w:t>
        </w:r>
      </w:ins>
      <w:r>
        <w:t>DNN, S-NSSAI corresponding to each PDU session are also sent.</w:t>
      </w:r>
    </w:p>
    <w:p w14:paraId="2ADB9D05" w14:textId="2E3998BE" w:rsidR="002246F2" w:rsidRDefault="002246F2" w:rsidP="002246F2">
      <w:pPr>
        <w:pStyle w:val="B2"/>
      </w:pPr>
      <w:r>
        <w:lastRenderedPageBreak/>
        <w:t>-</w:t>
      </w:r>
      <w:r>
        <w:tab/>
        <w:t xml:space="preserve">If the Target of Event Reporting is an Internal-Group-Id or any UE, multiple instances of the tuple (allocated QFI and either one of the following (Application Identifier or IP Packet Filter Set or Ethernet Packet Filter Set). PDU session ID, SUPI). The </w:t>
      </w:r>
      <w:ins w:id="23" w:author="hw user" w:date="2023-07-06T17:22:00Z">
        <w:r w:rsidR="00234034" w:rsidRPr="00E27731">
          <w:t>5QI corresponding to the QoS</w:t>
        </w:r>
        <w:r w:rsidR="00234034">
          <w:t xml:space="preserve"> flow and the </w:t>
        </w:r>
      </w:ins>
      <w:r>
        <w:t>DNN, S-NSSAI corresponding to each PDU session are also sent.</w:t>
      </w:r>
    </w:p>
    <w:p w14:paraId="4623867B" w14:textId="77777777" w:rsidR="002246F2" w:rsidRDefault="002246F2" w:rsidP="002246F2">
      <w:pPr>
        <w:pStyle w:val="B2"/>
      </w:pPr>
      <w:r>
        <w:t>-</w:t>
      </w:r>
      <w:r>
        <w:tab/>
        <w:t>Total number of Session Management transactions:</w:t>
      </w:r>
    </w:p>
    <w:p w14:paraId="5BEB0954" w14:textId="77777777" w:rsidR="002246F2" w:rsidRDefault="002246F2" w:rsidP="002246F2">
      <w:pPr>
        <w:pStyle w:val="B3"/>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62D1C3E4" w14:textId="77777777" w:rsidR="002246F2" w:rsidRDefault="002246F2" w:rsidP="002246F2">
      <w:pPr>
        <w:pStyle w:val="B1"/>
      </w:pPr>
      <w:r>
        <w:t>-</w:t>
      </w:r>
      <w:r>
        <w:tab/>
        <w:t>Information on PDU Session for WLAN (i.e. Access Type is Non-3GPP and RAT Type is TRUSTED_WLAN).</w:t>
      </w:r>
    </w:p>
    <w:p w14:paraId="2454DCA5" w14:textId="21300704" w:rsidR="002246F2" w:rsidRDefault="002246F2" w:rsidP="002246F2">
      <w:pPr>
        <w:pStyle w:val="NO"/>
      </w:pPr>
      <w:r>
        <w:t>NOTE 2:</w:t>
      </w:r>
      <w:r>
        <w:tab/>
        <w:t>When the consumer NF is the NWDAF, the event QFI allocation is used to collect data for Observed Service Experience analytics</w:t>
      </w:r>
      <w:ins w:id="24" w:author="hw user2" w:date="2023-08-24T20:53:00Z">
        <w:r w:rsidR="001045D2" w:rsidRPr="00CB04CE">
          <w:t>,</w:t>
        </w:r>
      </w:ins>
      <w:r w:rsidRPr="00CB04CE">
        <w:t xml:space="preserve"> </w:t>
      </w:r>
      <w:del w:id="25" w:author="hw user2" w:date="2023-08-24T20:53:00Z">
        <w:r w:rsidRPr="00CB04CE" w:rsidDel="001045D2">
          <w:delText>and</w:delText>
        </w:r>
        <w:r w:rsidDel="001045D2">
          <w:delText xml:space="preserve"> </w:delText>
        </w:r>
      </w:del>
      <w:r>
        <w:t>UE communication analytics</w:t>
      </w:r>
      <w:ins w:id="26" w:author="hw user2" w:date="2023-08-24T20:53:00Z">
        <w:r w:rsidR="001045D2" w:rsidRPr="00CB04CE">
          <w:t xml:space="preserve">, QoS </w:t>
        </w:r>
      </w:ins>
      <w:ins w:id="27" w:author="hw user2" w:date="2023-08-24T20:54:00Z">
        <w:r w:rsidR="00435A54" w:rsidRPr="00CB04CE">
          <w:t>S</w:t>
        </w:r>
      </w:ins>
      <w:ins w:id="28" w:author="hw user2" w:date="2023-08-24T20:53:00Z">
        <w:r w:rsidR="001045D2" w:rsidRPr="00CB04CE">
          <w:t>ustainability analytics and end-to-end data volume transfer time analytics</w:t>
        </w:r>
      </w:ins>
      <w:r>
        <w:t xml:space="preserve"> as specified in TS 23.288 [50].</w:t>
      </w:r>
    </w:p>
    <w:p w14:paraId="66A15F1C" w14:textId="77777777" w:rsidR="002246F2" w:rsidRDefault="002246F2" w:rsidP="002246F2">
      <w:pPr>
        <w:pStyle w:val="B1"/>
      </w:pPr>
      <w:r>
        <w:t>-</w:t>
      </w:r>
      <w:r>
        <w:tab/>
        <w:t>User plane status information: The event notification contains:</w:t>
      </w:r>
    </w:p>
    <w:p w14:paraId="57CAA5B7" w14:textId="77777777" w:rsidR="002246F2" w:rsidRDefault="002246F2" w:rsidP="002246F2">
      <w:pPr>
        <w:pStyle w:val="B2"/>
      </w:pPr>
      <w:r>
        <w:t>-</w:t>
      </w:r>
      <w:r>
        <w:tab/>
        <w:t>PDU Session ID.</w:t>
      </w:r>
    </w:p>
    <w:p w14:paraId="14443094" w14:textId="77777777" w:rsidR="002246F2" w:rsidRDefault="002246F2" w:rsidP="002246F2">
      <w:pPr>
        <w:pStyle w:val="B2"/>
      </w:pPr>
      <w:r>
        <w:t>-</w:t>
      </w:r>
      <w:r>
        <w:tab/>
        <w:t>User Plane Inactivity Timer (as specified in TS 29.244 [69]).</w:t>
      </w:r>
    </w:p>
    <w:p w14:paraId="1708621A" w14:textId="77777777" w:rsidR="002246F2" w:rsidRDefault="002246F2" w:rsidP="002246F2">
      <w:pPr>
        <w:pStyle w:val="B2"/>
      </w:pPr>
      <w:r>
        <w:t>-</w:t>
      </w:r>
      <w:r>
        <w:tab/>
        <w:t>PDU Session status (activated, deactivated).</w:t>
      </w:r>
    </w:p>
    <w:p w14:paraId="37A84C19" w14:textId="77777777" w:rsidR="002246F2" w:rsidRDefault="002246F2" w:rsidP="002246F2">
      <w:pPr>
        <w:pStyle w:val="NO"/>
      </w:pPr>
      <w:r>
        <w:t>NOTE 3:</w:t>
      </w:r>
      <w:r>
        <w:tab/>
        <w:t>When the consumer NF is the NWDAF, the event user plane status information is used to collect data for UE Communication analytics as specified in TS 23.288 [50].</w:t>
      </w:r>
    </w:p>
    <w:p w14:paraId="4E7C2DF4" w14:textId="77777777" w:rsidR="002246F2" w:rsidRDefault="002246F2" w:rsidP="002246F2">
      <w:pPr>
        <w:pStyle w:val="B1"/>
      </w:pPr>
      <w:r>
        <w:t>-</w:t>
      </w:r>
      <w:r>
        <w:tab/>
        <w:t>Session Management Congestion Control Experience for PDU Session: The event notification contains the data related to Session Management Congestion Control experience per PDU Session as described in TS 23.288 [50].</w:t>
      </w:r>
    </w:p>
    <w:p w14:paraId="0CFBBF70" w14:textId="77777777" w:rsidR="002246F2" w:rsidRDefault="002246F2" w:rsidP="002246F2">
      <w:pPr>
        <w:pStyle w:val="B1"/>
      </w:pPr>
      <w:r>
        <w:t>-</w:t>
      </w:r>
      <w:r>
        <w:tab/>
        <w:t>UE session behaviour trends (see clause 4.15.4.3);</w:t>
      </w:r>
    </w:p>
    <w:p w14:paraId="30EBDE57" w14:textId="77777777" w:rsidR="002246F2" w:rsidRDefault="002246F2" w:rsidP="002246F2">
      <w:pPr>
        <w:pStyle w:val="B1"/>
      </w:pPr>
      <w:r>
        <w:t>-</w:t>
      </w:r>
      <w:r>
        <w:tab/>
        <w:t>UE communications trends (see clause 4.15.4.3);</w:t>
      </w:r>
    </w:p>
    <w:p w14:paraId="63BD815A" w14:textId="77777777" w:rsidR="002246F2" w:rsidRDefault="002246F2" w:rsidP="002246F2">
      <w:pPr>
        <w:pStyle w:val="B1"/>
      </w:pPr>
      <w:r>
        <w:t>-</w:t>
      </w:r>
      <w:r>
        <w:tab/>
        <w:t>UP with redundant transmission: the event notification indicates if redundant transmission (see clause 5.33.2.2 of TS 23.501 [2]) has been activated or not for the PDU session;</w:t>
      </w:r>
    </w:p>
    <w:p w14:paraId="78183A0D" w14:textId="77777777" w:rsidR="002246F2" w:rsidRDefault="002246F2" w:rsidP="002246F2">
      <w:pPr>
        <w:pStyle w:val="B1"/>
      </w:pPr>
      <w:r>
        <w:t>-</w:t>
      </w:r>
      <w:r>
        <w:tab/>
        <w:t>User Data Usage Measures (see clause 4.15.4.5): SMF conveys the subscription to UPF on behalf of the consumer. Consumer receives the events directly from UPF; and</w:t>
      </w:r>
    </w:p>
    <w:p w14:paraId="5477F530" w14:textId="77777777" w:rsidR="002246F2" w:rsidRDefault="002246F2" w:rsidP="002246F2">
      <w:pPr>
        <w:pStyle w:val="B1"/>
      </w:pPr>
      <w:r>
        <w:t>-</w:t>
      </w:r>
      <w:r>
        <w:tab/>
        <w:t>User Data Usage Trends (see clause 4.15.4.5): SMF conveys the subscription to UPF on behalf of the consumer. Consumer receives the events directly from UPF.</w:t>
      </w:r>
    </w:p>
    <w:p w14:paraId="19062501" w14:textId="77777777" w:rsidR="002246F2" w:rsidRDefault="002246F2" w:rsidP="002246F2">
      <w:r>
        <w:t>When the consumer NF is the NWDAF, the event Information on PDU Session for WLAN is used to collect data for WLAN performance analytics as specified in TS 23.288 [50].</w:t>
      </w:r>
    </w:p>
    <w:p w14:paraId="1BC666CA" w14:textId="77777777" w:rsidR="002246F2" w:rsidRDefault="002246F2" w:rsidP="002246F2">
      <w:r>
        <w:t>When the consumer NF is the NWDAF, the event Session Management Congestion Control Experience for PDU Session is used to collect data for Session Management Congestion Control Experience analytics as specified in TS 23.288 [50].</w:t>
      </w:r>
    </w:p>
    <w:p w14:paraId="25621B8A" w14:textId="77777777" w:rsidR="002246F2" w:rsidRDefault="002246F2" w:rsidP="002246F2">
      <w:r>
        <w:t>When the consumer NF is the NWDAF, the events QoS Monitoring, User Data Usage Measures and User Data Usage Trends are used to collect data from UPF for analytics as specified in clause 4.15.4.5 and in TS 23.288 [50]. SMF conveys the subscription to UPF on behalf of the NWDAF.</w:t>
      </w:r>
    </w:p>
    <w:p w14:paraId="3FC753E6" w14:textId="77777777" w:rsidR="002246F2" w:rsidRDefault="002246F2" w:rsidP="002246F2">
      <w:r>
        <w:t xml:space="preserve">The consumer NF may request to subscribe the UPF exposure events (including event ID of exposed UPF event of QoS monitoring, User Data Usage Measures and User Data Usage Trends) via SMF indirectly by </w:t>
      </w:r>
      <w:proofErr w:type="spellStart"/>
      <w:r>
        <w:t>Nsmf_EventExposure</w:t>
      </w:r>
      <w:proofErr w:type="spellEnd"/>
      <w:r>
        <w:t>. After receiving this subscription request, the SMF does a third-party subscription onto UPF on behalf of this consumer. The consumer should also provide the subscribed UPF event to SMF.</w:t>
      </w:r>
    </w:p>
    <w:p w14:paraId="5CEA856E" w14:textId="77777777" w:rsidR="002246F2" w:rsidRPr="00140E21" w:rsidRDefault="002246F2" w:rsidP="002246F2">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2C0DB5DD" w14:textId="77777777" w:rsidR="002246F2" w:rsidRPr="00140E21" w:rsidRDefault="002246F2" w:rsidP="002246F2">
      <w:pPr>
        <w:pStyle w:val="TH"/>
      </w:pPr>
      <w:r w:rsidRPr="00140E21">
        <w:lastRenderedPageBreak/>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2246F2" w:rsidRPr="00140E21" w14:paraId="0AA39E5D" w14:textId="77777777" w:rsidTr="0081528C">
        <w:tc>
          <w:tcPr>
            <w:tcW w:w="4818" w:type="dxa"/>
          </w:tcPr>
          <w:p w14:paraId="25069E27" w14:textId="77777777" w:rsidR="002246F2" w:rsidRPr="00140E21" w:rsidRDefault="002246F2" w:rsidP="0081528C">
            <w:pPr>
              <w:pStyle w:val="TAH"/>
            </w:pPr>
            <w:r w:rsidRPr="00140E21">
              <w:t>Event ID for SMF exposure</w:t>
            </w:r>
          </w:p>
        </w:tc>
        <w:tc>
          <w:tcPr>
            <w:tcW w:w="4813" w:type="dxa"/>
          </w:tcPr>
          <w:p w14:paraId="09EE00DC" w14:textId="77777777" w:rsidR="002246F2" w:rsidRPr="00140E21" w:rsidRDefault="002246F2" w:rsidP="0081528C">
            <w:pPr>
              <w:pStyle w:val="TAH"/>
            </w:pPr>
            <w:r w:rsidRPr="00140E21">
              <w:t>Event Filter (List of Parameter Values to Match)</w:t>
            </w:r>
          </w:p>
        </w:tc>
      </w:tr>
      <w:tr w:rsidR="002246F2" w:rsidRPr="00140E21" w14:paraId="387AC150" w14:textId="77777777" w:rsidTr="0081528C">
        <w:tc>
          <w:tcPr>
            <w:tcW w:w="4818" w:type="dxa"/>
          </w:tcPr>
          <w:p w14:paraId="41FF103B" w14:textId="77777777" w:rsidR="002246F2" w:rsidRPr="00140E21" w:rsidRDefault="002246F2" w:rsidP="0081528C">
            <w:pPr>
              <w:pStyle w:val="TAL"/>
            </w:pPr>
            <w:r w:rsidRPr="00140E21">
              <w:t>DNAI Change</w:t>
            </w:r>
          </w:p>
        </w:tc>
        <w:tc>
          <w:tcPr>
            <w:tcW w:w="4813" w:type="dxa"/>
          </w:tcPr>
          <w:p w14:paraId="711E74FB" w14:textId="77777777" w:rsidR="002246F2" w:rsidRPr="00140E21" w:rsidRDefault="002246F2" w:rsidP="0081528C">
            <w:pPr>
              <w:pStyle w:val="TAL"/>
            </w:pPr>
            <w:r w:rsidRPr="00140E21">
              <w:t>None</w:t>
            </w:r>
          </w:p>
        </w:tc>
      </w:tr>
      <w:tr w:rsidR="002246F2" w:rsidRPr="00140E21" w14:paraId="3981DE1D" w14:textId="77777777" w:rsidTr="0081528C">
        <w:tc>
          <w:tcPr>
            <w:tcW w:w="4818" w:type="dxa"/>
          </w:tcPr>
          <w:p w14:paraId="5856E4EA" w14:textId="77777777" w:rsidR="002246F2" w:rsidRPr="00140E21" w:rsidRDefault="002246F2" w:rsidP="0081528C">
            <w:pPr>
              <w:pStyle w:val="TAL"/>
            </w:pPr>
            <w:r>
              <w:t>Candidate DNAI(s) has changed</w:t>
            </w:r>
          </w:p>
        </w:tc>
        <w:tc>
          <w:tcPr>
            <w:tcW w:w="4813" w:type="dxa"/>
          </w:tcPr>
          <w:p w14:paraId="1898D075" w14:textId="77777777" w:rsidR="002246F2" w:rsidRPr="00140E21" w:rsidRDefault="002246F2" w:rsidP="0081528C">
            <w:pPr>
              <w:pStyle w:val="TAL"/>
            </w:pPr>
            <w:r w:rsidRPr="00140E21">
              <w:t>None</w:t>
            </w:r>
          </w:p>
        </w:tc>
      </w:tr>
      <w:tr w:rsidR="002246F2" w:rsidRPr="00140E21" w14:paraId="5F172092" w14:textId="77777777" w:rsidTr="0081528C">
        <w:tc>
          <w:tcPr>
            <w:tcW w:w="4818" w:type="dxa"/>
          </w:tcPr>
          <w:p w14:paraId="4632CE8F" w14:textId="77777777" w:rsidR="002246F2" w:rsidRPr="00140E21" w:rsidRDefault="002246F2" w:rsidP="0081528C">
            <w:pPr>
              <w:pStyle w:val="TAL"/>
            </w:pPr>
            <w:r w:rsidRPr="00140E21">
              <w:t>PDU Session Release</w:t>
            </w:r>
          </w:p>
        </w:tc>
        <w:tc>
          <w:tcPr>
            <w:tcW w:w="4813" w:type="dxa"/>
          </w:tcPr>
          <w:p w14:paraId="262B1D7E" w14:textId="77777777" w:rsidR="002246F2" w:rsidRPr="00140E21" w:rsidRDefault="002246F2" w:rsidP="0081528C">
            <w:pPr>
              <w:pStyle w:val="TAL"/>
            </w:pPr>
            <w:r>
              <w:t>&lt;Parameter Type = S-NSSAI, Value = S-NSSAI1&gt;</w:t>
            </w:r>
          </w:p>
        </w:tc>
      </w:tr>
      <w:tr w:rsidR="002246F2" w:rsidRPr="00140E21" w14:paraId="16408924" w14:textId="77777777" w:rsidTr="0081528C">
        <w:tc>
          <w:tcPr>
            <w:tcW w:w="4818" w:type="dxa"/>
          </w:tcPr>
          <w:p w14:paraId="15496AEA" w14:textId="77777777" w:rsidR="002246F2" w:rsidRPr="00140E21" w:rsidRDefault="002246F2" w:rsidP="0081528C">
            <w:pPr>
              <w:pStyle w:val="TAL"/>
            </w:pPr>
            <w:r>
              <w:t>PDU Session Establishment</w:t>
            </w:r>
          </w:p>
        </w:tc>
        <w:tc>
          <w:tcPr>
            <w:tcW w:w="4813" w:type="dxa"/>
          </w:tcPr>
          <w:p w14:paraId="3C975FBC" w14:textId="77777777" w:rsidR="002246F2" w:rsidRPr="00140E21" w:rsidRDefault="002246F2" w:rsidP="0081528C">
            <w:pPr>
              <w:pStyle w:val="TAL"/>
            </w:pPr>
            <w:r>
              <w:t>&lt;Parameter Type = S-NSSAI, Value = S-NSSAI1&gt;</w:t>
            </w:r>
          </w:p>
        </w:tc>
      </w:tr>
      <w:tr w:rsidR="002246F2" w:rsidRPr="00140E21" w14:paraId="4A846B4E" w14:textId="77777777" w:rsidTr="0081528C">
        <w:tc>
          <w:tcPr>
            <w:tcW w:w="4818" w:type="dxa"/>
          </w:tcPr>
          <w:p w14:paraId="44D9D563" w14:textId="77777777" w:rsidR="002246F2" w:rsidRDefault="002246F2" w:rsidP="0081528C">
            <w:pPr>
              <w:pStyle w:val="TAL"/>
            </w:pPr>
            <w:r>
              <w:t>QoS Monitoring</w:t>
            </w:r>
          </w:p>
        </w:tc>
        <w:tc>
          <w:tcPr>
            <w:tcW w:w="4813" w:type="dxa"/>
          </w:tcPr>
          <w:p w14:paraId="73DC105A" w14:textId="77777777" w:rsidR="002246F2" w:rsidRDefault="002246F2" w:rsidP="0081528C">
            <w:pPr>
              <w:pStyle w:val="TAL"/>
            </w:pPr>
            <w:r>
              <w:t>&lt;Parameter Type = S-NSSAI, Value = S-NSSAI1&gt;</w:t>
            </w:r>
          </w:p>
          <w:p w14:paraId="5C6C4148" w14:textId="77777777" w:rsidR="002246F2" w:rsidRDefault="002246F2" w:rsidP="0081528C">
            <w:pPr>
              <w:pStyle w:val="TAL"/>
            </w:pPr>
            <w:r>
              <w:t>&lt;Parameter Type = DNN, Value = DNN1&gt;</w:t>
            </w:r>
          </w:p>
          <w:p w14:paraId="40115946" w14:textId="77777777" w:rsidR="002246F2" w:rsidRDefault="002246F2" w:rsidP="0081528C">
            <w:pPr>
              <w:pStyle w:val="TAL"/>
            </w:pPr>
            <w:r>
              <w:t>&lt;Parameter Type = Application Identifier, Value = Application Identifier1&gt;</w:t>
            </w:r>
          </w:p>
          <w:p w14:paraId="749A9E67" w14:textId="77777777" w:rsidR="002246F2" w:rsidRDefault="002246F2" w:rsidP="0081528C">
            <w:pPr>
              <w:pStyle w:val="TAL"/>
            </w:pPr>
            <w:r>
              <w:t xml:space="preserve">&lt;Parameter Type = </w:t>
            </w:r>
            <w:proofErr w:type="spellStart"/>
            <w:r>
              <w:t>AoI</w:t>
            </w:r>
            <w:proofErr w:type="spellEnd"/>
            <w:r>
              <w:t>, value = AoI1&gt;</w:t>
            </w:r>
          </w:p>
          <w:p w14:paraId="6ABBDCA9" w14:textId="77777777" w:rsidR="002246F2" w:rsidRDefault="002246F2" w:rsidP="0081528C">
            <w:pPr>
              <w:pStyle w:val="TAL"/>
            </w:pPr>
            <w:r>
              <w:t>&lt;Parameter Type = UPF Id, value = UPF Id1&gt;</w:t>
            </w:r>
          </w:p>
          <w:p w14:paraId="440D3A5A" w14:textId="77777777" w:rsidR="002246F2" w:rsidRPr="00140E21" w:rsidRDefault="002246F2" w:rsidP="0081528C">
            <w:pPr>
              <w:pStyle w:val="TAL"/>
            </w:pPr>
            <w:r>
              <w:t>&lt;Parameter Type = DNAI, value = DNAI1&gt;</w:t>
            </w:r>
          </w:p>
        </w:tc>
      </w:tr>
      <w:tr w:rsidR="002246F2" w:rsidRPr="00140E21" w14:paraId="5F5BE632" w14:textId="77777777" w:rsidTr="0081528C">
        <w:tc>
          <w:tcPr>
            <w:tcW w:w="4818" w:type="dxa"/>
          </w:tcPr>
          <w:p w14:paraId="55157CA8" w14:textId="77777777" w:rsidR="002246F2" w:rsidRDefault="002246F2" w:rsidP="0081528C">
            <w:pPr>
              <w:pStyle w:val="TAL"/>
            </w:pPr>
            <w:r>
              <w:t>QFI allocation</w:t>
            </w:r>
          </w:p>
        </w:tc>
        <w:tc>
          <w:tcPr>
            <w:tcW w:w="4813" w:type="dxa"/>
          </w:tcPr>
          <w:p w14:paraId="345C1365" w14:textId="77777777" w:rsidR="002246F2" w:rsidRDefault="002246F2" w:rsidP="0081528C">
            <w:pPr>
              <w:pStyle w:val="TAL"/>
            </w:pPr>
            <w:r>
              <w:t>&lt;Parameter Type = DNN, Value = DNN1&gt;</w:t>
            </w:r>
          </w:p>
          <w:p w14:paraId="4B60E5C7" w14:textId="77777777" w:rsidR="002246F2" w:rsidRDefault="002246F2" w:rsidP="0081528C">
            <w:pPr>
              <w:pStyle w:val="TAL"/>
            </w:pPr>
            <w:r>
              <w:t>&lt;Parameter Type = S-NSSAI, Value = S-NSSAI1&gt;</w:t>
            </w:r>
          </w:p>
        </w:tc>
      </w:tr>
      <w:tr w:rsidR="002246F2" w:rsidRPr="00140E21" w14:paraId="61D305CC" w14:textId="77777777" w:rsidTr="0081528C">
        <w:tc>
          <w:tcPr>
            <w:tcW w:w="4818" w:type="dxa"/>
          </w:tcPr>
          <w:p w14:paraId="639B0360" w14:textId="77777777" w:rsidR="002246F2" w:rsidRDefault="002246F2" w:rsidP="0081528C">
            <w:pPr>
              <w:pStyle w:val="TAL"/>
            </w:pPr>
            <w:r>
              <w:t>QFI allocation</w:t>
            </w:r>
          </w:p>
        </w:tc>
        <w:tc>
          <w:tcPr>
            <w:tcW w:w="4813" w:type="dxa"/>
          </w:tcPr>
          <w:p w14:paraId="4CDD5357" w14:textId="77777777" w:rsidR="002246F2" w:rsidRPr="00140E21" w:rsidDel="00C953FE" w:rsidRDefault="002246F2" w:rsidP="0081528C">
            <w:pPr>
              <w:pStyle w:val="TAL"/>
            </w:pPr>
            <w:r>
              <w:t>&lt;Parameter Type = Application Identifier, Value = Application Identifier1&gt;</w:t>
            </w:r>
          </w:p>
        </w:tc>
      </w:tr>
      <w:tr w:rsidR="002246F2" w:rsidRPr="00140E21" w14:paraId="03226AC4" w14:textId="77777777" w:rsidTr="0081528C">
        <w:tc>
          <w:tcPr>
            <w:tcW w:w="4818" w:type="dxa"/>
          </w:tcPr>
          <w:p w14:paraId="7792511A" w14:textId="77777777" w:rsidR="002246F2" w:rsidRDefault="002246F2" w:rsidP="0081528C">
            <w:pPr>
              <w:pStyle w:val="TAL"/>
            </w:pPr>
            <w:r>
              <w:t>Transaction Count</w:t>
            </w:r>
          </w:p>
        </w:tc>
        <w:tc>
          <w:tcPr>
            <w:tcW w:w="4813" w:type="dxa"/>
          </w:tcPr>
          <w:p w14:paraId="433E4529" w14:textId="77777777" w:rsidR="002246F2" w:rsidRDefault="002246F2" w:rsidP="0081528C">
            <w:pPr>
              <w:pStyle w:val="TAL"/>
            </w:pPr>
            <w:r>
              <w:t>&lt;Parameter Type = TAI, Value = TA1&gt; (NOTE)</w:t>
            </w:r>
          </w:p>
          <w:p w14:paraId="46F01354" w14:textId="77777777" w:rsidR="002246F2" w:rsidRDefault="002246F2" w:rsidP="0081528C">
            <w:pPr>
              <w:pStyle w:val="TAL"/>
            </w:pPr>
            <w:r>
              <w:t>&lt;Parameter Type = S-NSSAI, Value = S-NSSAI1&gt;</w:t>
            </w:r>
          </w:p>
        </w:tc>
      </w:tr>
      <w:tr w:rsidR="002246F2" w:rsidRPr="00140E21" w14:paraId="598F99DB" w14:textId="77777777" w:rsidTr="0081528C">
        <w:tc>
          <w:tcPr>
            <w:tcW w:w="4818" w:type="dxa"/>
          </w:tcPr>
          <w:p w14:paraId="5A668E3C" w14:textId="77777777" w:rsidR="002246F2" w:rsidRDefault="002246F2" w:rsidP="0081528C">
            <w:pPr>
              <w:pStyle w:val="TAL"/>
            </w:pPr>
            <w:r>
              <w:t>User plane status information</w:t>
            </w:r>
          </w:p>
        </w:tc>
        <w:tc>
          <w:tcPr>
            <w:tcW w:w="4813" w:type="dxa"/>
          </w:tcPr>
          <w:p w14:paraId="2B6B7402" w14:textId="77777777" w:rsidR="002246F2" w:rsidRDefault="002246F2" w:rsidP="0081528C">
            <w:pPr>
              <w:pStyle w:val="TAL"/>
            </w:pPr>
            <w:r>
              <w:t>&lt;Parameter Type = Application Identifier, Value = Application Identifier1&gt;</w:t>
            </w:r>
          </w:p>
          <w:p w14:paraId="544E43E5" w14:textId="77777777" w:rsidR="002246F2" w:rsidRDefault="002246F2" w:rsidP="0081528C">
            <w:pPr>
              <w:pStyle w:val="TAL"/>
            </w:pPr>
            <w:r>
              <w:t>&lt;Parameter Type = SUPI, Value = SUPI1&gt;</w:t>
            </w:r>
          </w:p>
        </w:tc>
      </w:tr>
      <w:tr w:rsidR="002246F2" w:rsidRPr="00140E21" w14:paraId="58F4A64F" w14:textId="77777777" w:rsidTr="0081528C">
        <w:tc>
          <w:tcPr>
            <w:tcW w:w="4818" w:type="dxa"/>
          </w:tcPr>
          <w:p w14:paraId="750E5573" w14:textId="77777777" w:rsidR="002246F2" w:rsidRDefault="002246F2" w:rsidP="0081528C">
            <w:pPr>
              <w:pStyle w:val="TAL"/>
            </w:pPr>
            <w:r>
              <w:t>Information on PDU Session for WLAN</w:t>
            </w:r>
          </w:p>
        </w:tc>
        <w:tc>
          <w:tcPr>
            <w:tcW w:w="4813" w:type="dxa"/>
          </w:tcPr>
          <w:p w14:paraId="41F11663" w14:textId="77777777" w:rsidR="002246F2" w:rsidRDefault="002246F2" w:rsidP="0081528C">
            <w:pPr>
              <w:pStyle w:val="TAL"/>
            </w:pPr>
            <w:r>
              <w:t>&lt;Parameter Type = Access Type, Value = Non-3GPP&gt; &amp;&amp; &lt;Parameter Type = RAT Type, Value = TRUSTED_WLAN&gt;</w:t>
            </w:r>
          </w:p>
        </w:tc>
      </w:tr>
      <w:tr w:rsidR="002246F2" w:rsidRPr="00140E21" w14:paraId="0BEFF4FB" w14:textId="77777777" w:rsidTr="0081528C">
        <w:tc>
          <w:tcPr>
            <w:tcW w:w="4818" w:type="dxa"/>
          </w:tcPr>
          <w:p w14:paraId="3C9D1671" w14:textId="77777777" w:rsidR="002246F2" w:rsidRDefault="002246F2" w:rsidP="0081528C">
            <w:pPr>
              <w:pStyle w:val="TAL"/>
            </w:pPr>
            <w:r>
              <w:t>Session Management Congestion Control Experience for PDU Session</w:t>
            </w:r>
          </w:p>
        </w:tc>
        <w:tc>
          <w:tcPr>
            <w:tcW w:w="4813" w:type="dxa"/>
          </w:tcPr>
          <w:p w14:paraId="7172BC8C" w14:textId="77777777" w:rsidR="002246F2" w:rsidRDefault="002246F2" w:rsidP="0081528C">
            <w:pPr>
              <w:pStyle w:val="TAL"/>
            </w:pPr>
            <w:r>
              <w:t>&lt;Parameter Type = DNN, Value = DNN1&gt;</w:t>
            </w:r>
          </w:p>
          <w:p w14:paraId="59B83C58" w14:textId="77777777" w:rsidR="002246F2" w:rsidRDefault="002246F2" w:rsidP="0081528C">
            <w:pPr>
              <w:pStyle w:val="TAL"/>
            </w:pPr>
            <w:r>
              <w:t>&lt;Parameter Type = S-NSSAI, Value = S-NSSAI1&gt;</w:t>
            </w:r>
          </w:p>
        </w:tc>
      </w:tr>
      <w:tr w:rsidR="002246F2" w:rsidRPr="00140E21" w14:paraId="3A8574FF" w14:textId="77777777" w:rsidTr="0081528C">
        <w:tc>
          <w:tcPr>
            <w:tcW w:w="4818" w:type="dxa"/>
          </w:tcPr>
          <w:p w14:paraId="0F960213" w14:textId="77777777" w:rsidR="002246F2" w:rsidRDefault="002246F2" w:rsidP="0081528C">
            <w:pPr>
              <w:pStyle w:val="TAL"/>
            </w:pPr>
            <w:r>
              <w:t>UP with redundant transmission</w:t>
            </w:r>
          </w:p>
        </w:tc>
        <w:tc>
          <w:tcPr>
            <w:tcW w:w="4813" w:type="dxa"/>
          </w:tcPr>
          <w:p w14:paraId="08DA51EC" w14:textId="77777777" w:rsidR="002246F2" w:rsidRDefault="002246F2" w:rsidP="0081528C">
            <w:pPr>
              <w:pStyle w:val="TAL"/>
            </w:pPr>
            <w:r>
              <w:t>&lt;Parameter Type = DNN, Value = DNN1&gt;</w:t>
            </w:r>
          </w:p>
        </w:tc>
      </w:tr>
      <w:tr w:rsidR="002246F2" w:rsidRPr="00140E21" w14:paraId="14A04B41" w14:textId="77777777" w:rsidTr="0081528C">
        <w:tc>
          <w:tcPr>
            <w:tcW w:w="4818" w:type="dxa"/>
          </w:tcPr>
          <w:p w14:paraId="2CE61F33" w14:textId="77777777" w:rsidR="002246F2" w:rsidRDefault="002246F2" w:rsidP="0081528C">
            <w:pPr>
              <w:pStyle w:val="TAL"/>
            </w:pPr>
            <w:r>
              <w:t>User Data Usage Measures</w:t>
            </w:r>
          </w:p>
        </w:tc>
        <w:tc>
          <w:tcPr>
            <w:tcW w:w="4813" w:type="dxa"/>
          </w:tcPr>
          <w:p w14:paraId="1347A2B9" w14:textId="77777777" w:rsidR="002246F2" w:rsidRDefault="002246F2" w:rsidP="0081528C">
            <w:pPr>
              <w:pStyle w:val="TAL"/>
            </w:pPr>
            <w:r>
              <w:t>&lt;Parameter Type = S-NSSAI, Value = S-NSSAI1&gt;</w:t>
            </w:r>
          </w:p>
          <w:p w14:paraId="3E3A59B7" w14:textId="77777777" w:rsidR="002246F2" w:rsidRDefault="002246F2" w:rsidP="0081528C">
            <w:pPr>
              <w:pStyle w:val="TAL"/>
            </w:pPr>
            <w:r>
              <w:t>&lt;Parameter Type = DNN, Value = DNN1&gt;</w:t>
            </w:r>
          </w:p>
          <w:p w14:paraId="5F909865" w14:textId="77777777" w:rsidR="002246F2" w:rsidRDefault="002246F2" w:rsidP="0081528C">
            <w:pPr>
              <w:pStyle w:val="TAL"/>
            </w:pPr>
            <w:r>
              <w:t>&lt;Parameter Type = Application Identifier, Value = Application Identifier1&gt; (NOTE 2)</w:t>
            </w:r>
          </w:p>
          <w:p w14:paraId="49334F81" w14:textId="77777777" w:rsidR="002246F2" w:rsidRDefault="002246F2" w:rsidP="0081528C">
            <w:pPr>
              <w:pStyle w:val="TAL"/>
            </w:pPr>
            <w:r>
              <w:t>&lt;Parameter Type = Flow Info, Value = Packet Filter Set1&gt; (NOTE 2)</w:t>
            </w:r>
          </w:p>
          <w:p w14:paraId="507DE885" w14:textId="77777777" w:rsidR="002246F2" w:rsidRDefault="002246F2" w:rsidP="0081528C">
            <w:pPr>
              <w:pStyle w:val="TAL"/>
            </w:pPr>
            <w:r>
              <w:t xml:space="preserve">&lt;Parameter Type = </w:t>
            </w:r>
            <w:proofErr w:type="spellStart"/>
            <w:r>
              <w:t>AoI</w:t>
            </w:r>
            <w:proofErr w:type="spellEnd"/>
            <w:r>
              <w:t>, value = AoI1&gt;</w:t>
            </w:r>
          </w:p>
          <w:p w14:paraId="094E1C4C" w14:textId="77777777" w:rsidR="002246F2" w:rsidRDefault="002246F2" w:rsidP="0081528C">
            <w:pPr>
              <w:pStyle w:val="TAL"/>
            </w:pPr>
            <w:r>
              <w:t>&lt;Parameter Type = SSID/BSSID, Value = SSID/BSSID1&gt;</w:t>
            </w:r>
          </w:p>
        </w:tc>
      </w:tr>
      <w:tr w:rsidR="002246F2" w:rsidRPr="00140E21" w14:paraId="067618D5" w14:textId="77777777" w:rsidTr="0081528C">
        <w:tc>
          <w:tcPr>
            <w:tcW w:w="4818" w:type="dxa"/>
          </w:tcPr>
          <w:p w14:paraId="6473C691" w14:textId="77777777" w:rsidR="002246F2" w:rsidRDefault="002246F2" w:rsidP="0081528C">
            <w:pPr>
              <w:pStyle w:val="TAL"/>
            </w:pPr>
            <w:r>
              <w:t>User Data Usage Trends</w:t>
            </w:r>
          </w:p>
        </w:tc>
        <w:tc>
          <w:tcPr>
            <w:tcW w:w="4813" w:type="dxa"/>
          </w:tcPr>
          <w:p w14:paraId="48958D3B" w14:textId="77777777" w:rsidR="002246F2" w:rsidRDefault="002246F2" w:rsidP="0081528C">
            <w:pPr>
              <w:pStyle w:val="TAL"/>
            </w:pPr>
            <w:r>
              <w:t>&lt;Parameter Type = S-NSSAI, Value = S-NSSAI1&gt;</w:t>
            </w:r>
          </w:p>
          <w:p w14:paraId="2C57E122" w14:textId="77777777" w:rsidR="002246F2" w:rsidRDefault="002246F2" w:rsidP="0081528C">
            <w:pPr>
              <w:pStyle w:val="TAL"/>
            </w:pPr>
            <w:r>
              <w:t>&lt;Parameter Type = DNN, Value = DNN1&gt;</w:t>
            </w:r>
          </w:p>
          <w:p w14:paraId="4264A0E1" w14:textId="77777777" w:rsidR="002246F2" w:rsidRDefault="002246F2" w:rsidP="0081528C">
            <w:pPr>
              <w:pStyle w:val="TAL"/>
            </w:pPr>
            <w:r>
              <w:t>&lt;Parameter Type = Application Identifier, Value = Application Identifier1&gt; (NOTE 2)</w:t>
            </w:r>
          </w:p>
          <w:p w14:paraId="297CB52D" w14:textId="77777777" w:rsidR="002246F2" w:rsidRDefault="002246F2" w:rsidP="0081528C">
            <w:pPr>
              <w:pStyle w:val="TAL"/>
            </w:pPr>
            <w:r>
              <w:t>&lt;Parameter Type = Flow Info, Value = Packet Filter Set1&gt; (NOTE 2)</w:t>
            </w:r>
          </w:p>
          <w:p w14:paraId="303F463B" w14:textId="77777777" w:rsidR="002246F2" w:rsidRDefault="002246F2" w:rsidP="0081528C">
            <w:pPr>
              <w:pStyle w:val="TAL"/>
            </w:pPr>
            <w:r>
              <w:t xml:space="preserve">&lt;Parameter Type = </w:t>
            </w:r>
            <w:proofErr w:type="spellStart"/>
            <w:r>
              <w:t>AoI</w:t>
            </w:r>
            <w:proofErr w:type="spellEnd"/>
            <w:r>
              <w:t>, value = AoI1&gt;</w:t>
            </w:r>
          </w:p>
        </w:tc>
      </w:tr>
      <w:tr w:rsidR="002246F2" w:rsidRPr="00140E21" w14:paraId="31F9969B" w14:textId="77777777" w:rsidTr="0081528C">
        <w:tc>
          <w:tcPr>
            <w:tcW w:w="9631" w:type="dxa"/>
            <w:gridSpan w:val="2"/>
          </w:tcPr>
          <w:p w14:paraId="7BA35D38" w14:textId="77777777" w:rsidR="002246F2" w:rsidRDefault="002246F2" w:rsidP="0081528C">
            <w:pPr>
              <w:pStyle w:val="TAN"/>
            </w:pPr>
            <w:r>
              <w:t>NOTE 1:</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453C363D" w14:textId="77777777" w:rsidR="002246F2" w:rsidRDefault="002246F2" w:rsidP="0081528C">
            <w:pPr>
              <w:pStyle w:val="TAN"/>
            </w:pPr>
            <w:r>
              <w:t>NOTE 2:</w:t>
            </w:r>
            <w:r>
              <w:tab/>
              <w:t>These Parameters are exclusive and only one of them can be provided.</w:t>
            </w:r>
          </w:p>
        </w:tc>
      </w:tr>
    </w:tbl>
    <w:p w14:paraId="4F1386FC" w14:textId="77777777" w:rsidR="002246F2" w:rsidRPr="00140E21" w:rsidRDefault="002246F2" w:rsidP="002246F2">
      <w:pPr>
        <w:pStyle w:val="FP"/>
      </w:pPr>
    </w:p>
    <w:p w14:paraId="3B2E40BF" w14:textId="77777777" w:rsidR="002246F2" w:rsidRPr="00140E21" w:rsidRDefault="002246F2" w:rsidP="002246F2">
      <w:r w:rsidRPr="00140E21">
        <w:t xml:space="preserve">The target of SMF event reporting may correspond to a PDU Session ID, </w:t>
      </w:r>
      <w:proofErr w:type="gramStart"/>
      <w:r w:rsidRPr="00140E21">
        <w:t>an</w:t>
      </w:r>
      <w:proofErr w:type="gramEnd"/>
      <w:r w:rsidRPr="00140E21">
        <w:t xml:space="preserve">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7876B8FF" w14:textId="77777777" w:rsidR="002246F2" w:rsidRPr="00140E21" w:rsidRDefault="002246F2" w:rsidP="002246F2">
      <w:r w:rsidRPr="00140E21">
        <w:t>When acknowledgment is expected the SMF also provides Notification Correlation Information to the consumer NF in the event notification.</w:t>
      </w:r>
    </w:p>
    <w:p w14:paraId="7DA41820" w14:textId="77777777" w:rsidR="002246F2" w:rsidRPr="00140E21" w:rsidRDefault="002246F2" w:rsidP="002246F2">
      <w:r w:rsidRPr="00140E21">
        <w:t>The consumer NF may provide the following event-specific information when acknowledging an event notification:</w:t>
      </w:r>
    </w:p>
    <w:p w14:paraId="1B3E8FD2" w14:textId="77777777" w:rsidR="002246F2" w:rsidRPr="00140E21" w:rsidRDefault="002246F2" w:rsidP="002246F2">
      <w:pPr>
        <w:pStyle w:val="B1"/>
      </w:pPr>
      <w:r w:rsidRPr="00140E21">
        <w:t>-</w:t>
      </w:r>
      <w:r w:rsidRPr="00140E21">
        <w:tab/>
        <w:t>For UP path change event:</w:t>
      </w:r>
    </w:p>
    <w:p w14:paraId="4A201912" w14:textId="77777777" w:rsidR="002246F2" w:rsidRPr="00140E21" w:rsidRDefault="002246F2" w:rsidP="002246F2">
      <w:pPr>
        <w:pStyle w:val="B1"/>
      </w:pPr>
      <w:r w:rsidRPr="00140E21">
        <w:t>-</w:t>
      </w:r>
      <w:r w:rsidRPr="00140E21">
        <w:tab/>
        <w:t>N6 traffic routing information related to the target DNAI.</w:t>
      </w:r>
    </w:p>
    <w:p w14:paraId="4C6EA0B4" w14:textId="77777777" w:rsidR="002246F2" w:rsidRPr="00140E21" w:rsidRDefault="002246F2" w:rsidP="002246F2">
      <w:pPr>
        <w:pStyle w:val="NO"/>
      </w:pPr>
      <w:r w:rsidRPr="00140E21">
        <w:t>NOTE </w:t>
      </w:r>
      <w:r>
        <w:t>4</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68C9CD36" w14:textId="088F7299" w:rsidR="001E41F3" w:rsidRPr="00D835E6" w:rsidRDefault="00AE7E78" w:rsidP="00D835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D835E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219022" w14:textId="77777777" w:rsidR="00DA3380" w:rsidRDefault="00DA3380">
      <w:r>
        <w:separator/>
      </w:r>
    </w:p>
  </w:endnote>
  <w:endnote w:type="continuationSeparator" w:id="0">
    <w:p w14:paraId="4D38459D" w14:textId="77777777" w:rsidR="00DA3380" w:rsidRDefault="00DA3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A2A239" w14:textId="77777777" w:rsidR="00DA3380" w:rsidRDefault="00DA3380">
      <w:r>
        <w:separator/>
      </w:r>
    </w:p>
  </w:footnote>
  <w:footnote w:type="continuationSeparator" w:id="0">
    <w:p w14:paraId="61B826DA" w14:textId="77777777" w:rsidR="00DA3380" w:rsidRDefault="00DA33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rson w15:author="Nokia r00">
    <w15:presenceInfo w15:providerId="None" w15:userId="Nokia r00"/>
  </w15:person>
  <w15:person w15:author="hw user2">
    <w15:presenceInfo w15:providerId="None" w15:userId="hw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29"/>
    <w:rsid w:val="00004699"/>
    <w:rsid w:val="0000554A"/>
    <w:rsid w:val="0001022D"/>
    <w:rsid w:val="0001077F"/>
    <w:rsid w:val="0001464E"/>
    <w:rsid w:val="00016008"/>
    <w:rsid w:val="0001683C"/>
    <w:rsid w:val="00022E4A"/>
    <w:rsid w:val="00025A9D"/>
    <w:rsid w:val="00031D0D"/>
    <w:rsid w:val="00051A73"/>
    <w:rsid w:val="00051D95"/>
    <w:rsid w:val="00066D15"/>
    <w:rsid w:val="00071B58"/>
    <w:rsid w:val="00071DB0"/>
    <w:rsid w:val="000748B0"/>
    <w:rsid w:val="00074C8D"/>
    <w:rsid w:val="00084C4E"/>
    <w:rsid w:val="000929BD"/>
    <w:rsid w:val="00093DF3"/>
    <w:rsid w:val="000942DB"/>
    <w:rsid w:val="00094533"/>
    <w:rsid w:val="00097599"/>
    <w:rsid w:val="000A10FD"/>
    <w:rsid w:val="000A141A"/>
    <w:rsid w:val="000A18AB"/>
    <w:rsid w:val="000A6394"/>
    <w:rsid w:val="000A7650"/>
    <w:rsid w:val="000B3B95"/>
    <w:rsid w:val="000B3D7A"/>
    <w:rsid w:val="000B7FED"/>
    <w:rsid w:val="000C038A"/>
    <w:rsid w:val="000C1C98"/>
    <w:rsid w:val="000C3ABB"/>
    <w:rsid w:val="000C4233"/>
    <w:rsid w:val="000C5804"/>
    <w:rsid w:val="000C5D1F"/>
    <w:rsid w:val="000C6598"/>
    <w:rsid w:val="000D369D"/>
    <w:rsid w:val="000D44B3"/>
    <w:rsid w:val="000D462E"/>
    <w:rsid w:val="000E0C33"/>
    <w:rsid w:val="000E2E4D"/>
    <w:rsid w:val="000E3794"/>
    <w:rsid w:val="000F019E"/>
    <w:rsid w:val="000F44C6"/>
    <w:rsid w:val="000F472E"/>
    <w:rsid w:val="0010079C"/>
    <w:rsid w:val="00102468"/>
    <w:rsid w:val="00103983"/>
    <w:rsid w:val="00103BCE"/>
    <w:rsid w:val="001045D2"/>
    <w:rsid w:val="001048F2"/>
    <w:rsid w:val="00110EA2"/>
    <w:rsid w:val="00110FD6"/>
    <w:rsid w:val="00122208"/>
    <w:rsid w:val="00134E80"/>
    <w:rsid w:val="00137248"/>
    <w:rsid w:val="001413A8"/>
    <w:rsid w:val="00143B8D"/>
    <w:rsid w:val="00145D43"/>
    <w:rsid w:val="00146055"/>
    <w:rsid w:val="001558AA"/>
    <w:rsid w:val="00155AF8"/>
    <w:rsid w:val="00157CD7"/>
    <w:rsid w:val="001600B4"/>
    <w:rsid w:val="00162CC2"/>
    <w:rsid w:val="00170228"/>
    <w:rsid w:val="00174BD6"/>
    <w:rsid w:val="0017537F"/>
    <w:rsid w:val="00177853"/>
    <w:rsid w:val="00184728"/>
    <w:rsid w:val="00184828"/>
    <w:rsid w:val="00191871"/>
    <w:rsid w:val="00192C46"/>
    <w:rsid w:val="001A08B3"/>
    <w:rsid w:val="001A6C9E"/>
    <w:rsid w:val="001A7379"/>
    <w:rsid w:val="001A7B60"/>
    <w:rsid w:val="001B06CE"/>
    <w:rsid w:val="001B07FF"/>
    <w:rsid w:val="001B0D51"/>
    <w:rsid w:val="001B52F0"/>
    <w:rsid w:val="001B7A65"/>
    <w:rsid w:val="001C5C6D"/>
    <w:rsid w:val="001D1A1D"/>
    <w:rsid w:val="001D1B50"/>
    <w:rsid w:val="001D21B5"/>
    <w:rsid w:val="001E36B5"/>
    <w:rsid w:val="001E41F3"/>
    <w:rsid w:val="001E50C6"/>
    <w:rsid w:val="001E7A3A"/>
    <w:rsid w:val="001E7D9F"/>
    <w:rsid w:val="001F0C53"/>
    <w:rsid w:val="001F2FF0"/>
    <w:rsid w:val="001F45EA"/>
    <w:rsid w:val="001F6428"/>
    <w:rsid w:val="0020252D"/>
    <w:rsid w:val="00211CA0"/>
    <w:rsid w:val="00213B58"/>
    <w:rsid w:val="002246F2"/>
    <w:rsid w:val="00230C22"/>
    <w:rsid w:val="00234034"/>
    <w:rsid w:val="00234B89"/>
    <w:rsid w:val="00234DBE"/>
    <w:rsid w:val="00237B12"/>
    <w:rsid w:val="00237C53"/>
    <w:rsid w:val="00242498"/>
    <w:rsid w:val="00244518"/>
    <w:rsid w:val="00252FEA"/>
    <w:rsid w:val="0025360F"/>
    <w:rsid w:val="00255909"/>
    <w:rsid w:val="002572A3"/>
    <w:rsid w:val="0026004D"/>
    <w:rsid w:val="002640DD"/>
    <w:rsid w:val="0026624D"/>
    <w:rsid w:val="00273CB8"/>
    <w:rsid w:val="00275D12"/>
    <w:rsid w:val="00280721"/>
    <w:rsid w:val="002819B7"/>
    <w:rsid w:val="00283C93"/>
    <w:rsid w:val="00284FEB"/>
    <w:rsid w:val="002860C4"/>
    <w:rsid w:val="00287700"/>
    <w:rsid w:val="00290003"/>
    <w:rsid w:val="00290F96"/>
    <w:rsid w:val="00291576"/>
    <w:rsid w:val="00291AE8"/>
    <w:rsid w:val="002945C0"/>
    <w:rsid w:val="002964CC"/>
    <w:rsid w:val="00296EDF"/>
    <w:rsid w:val="002974D4"/>
    <w:rsid w:val="002A0753"/>
    <w:rsid w:val="002A5ADC"/>
    <w:rsid w:val="002B10F7"/>
    <w:rsid w:val="002B5741"/>
    <w:rsid w:val="002B5CA1"/>
    <w:rsid w:val="002B7075"/>
    <w:rsid w:val="002C00BE"/>
    <w:rsid w:val="002C0E77"/>
    <w:rsid w:val="002C68A9"/>
    <w:rsid w:val="002D2CBF"/>
    <w:rsid w:val="002D6448"/>
    <w:rsid w:val="002E0D43"/>
    <w:rsid w:val="002E2DF0"/>
    <w:rsid w:val="002E3A1F"/>
    <w:rsid w:val="002E472E"/>
    <w:rsid w:val="002E74AA"/>
    <w:rsid w:val="002F1A5E"/>
    <w:rsid w:val="002F5586"/>
    <w:rsid w:val="003006D5"/>
    <w:rsid w:val="003007E4"/>
    <w:rsid w:val="00304B60"/>
    <w:rsid w:val="00305409"/>
    <w:rsid w:val="0030776C"/>
    <w:rsid w:val="00310C6E"/>
    <w:rsid w:val="00310F90"/>
    <w:rsid w:val="00312251"/>
    <w:rsid w:val="00321812"/>
    <w:rsid w:val="003266F1"/>
    <w:rsid w:val="0033058E"/>
    <w:rsid w:val="00330729"/>
    <w:rsid w:val="00335B8B"/>
    <w:rsid w:val="003412CE"/>
    <w:rsid w:val="00341CA3"/>
    <w:rsid w:val="00342390"/>
    <w:rsid w:val="00354AFC"/>
    <w:rsid w:val="00355EC5"/>
    <w:rsid w:val="00357315"/>
    <w:rsid w:val="00360870"/>
    <w:rsid w:val="003609EF"/>
    <w:rsid w:val="0036231A"/>
    <w:rsid w:val="00362C4F"/>
    <w:rsid w:val="003643D6"/>
    <w:rsid w:val="00371675"/>
    <w:rsid w:val="00374DD4"/>
    <w:rsid w:val="003811DD"/>
    <w:rsid w:val="00381EAD"/>
    <w:rsid w:val="00386113"/>
    <w:rsid w:val="0038660C"/>
    <w:rsid w:val="00395A45"/>
    <w:rsid w:val="003962DF"/>
    <w:rsid w:val="003A18F7"/>
    <w:rsid w:val="003A1C00"/>
    <w:rsid w:val="003A27A4"/>
    <w:rsid w:val="003B5320"/>
    <w:rsid w:val="003B740E"/>
    <w:rsid w:val="003C3045"/>
    <w:rsid w:val="003E1A36"/>
    <w:rsid w:val="003F00C1"/>
    <w:rsid w:val="003F4AF1"/>
    <w:rsid w:val="00402FD0"/>
    <w:rsid w:val="00403169"/>
    <w:rsid w:val="004048BE"/>
    <w:rsid w:val="00405FA4"/>
    <w:rsid w:val="004071BE"/>
    <w:rsid w:val="00410371"/>
    <w:rsid w:val="004136C2"/>
    <w:rsid w:val="00413C4E"/>
    <w:rsid w:val="00417029"/>
    <w:rsid w:val="00422E48"/>
    <w:rsid w:val="004242F1"/>
    <w:rsid w:val="00435A54"/>
    <w:rsid w:val="00437930"/>
    <w:rsid w:val="00437EB3"/>
    <w:rsid w:val="0044067D"/>
    <w:rsid w:val="00440D14"/>
    <w:rsid w:val="004441B5"/>
    <w:rsid w:val="00445782"/>
    <w:rsid w:val="00446923"/>
    <w:rsid w:val="004501A3"/>
    <w:rsid w:val="004518A4"/>
    <w:rsid w:val="00453107"/>
    <w:rsid w:val="00453416"/>
    <w:rsid w:val="00455E57"/>
    <w:rsid w:val="0045750C"/>
    <w:rsid w:val="004653F1"/>
    <w:rsid w:val="00467777"/>
    <w:rsid w:val="00470A6E"/>
    <w:rsid w:val="00481BBA"/>
    <w:rsid w:val="00481D90"/>
    <w:rsid w:val="00492361"/>
    <w:rsid w:val="004938A9"/>
    <w:rsid w:val="0049449F"/>
    <w:rsid w:val="00494981"/>
    <w:rsid w:val="00494AEA"/>
    <w:rsid w:val="004965E4"/>
    <w:rsid w:val="00496D7D"/>
    <w:rsid w:val="00497525"/>
    <w:rsid w:val="0049773E"/>
    <w:rsid w:val="00497976"/>
    <w:rsid w:val="004B1355"/>
    <w:rsid w:val="004B37A0"/>
    <w:rsid w:val="004B4188"/>
    <w:rsid w:val="004B75B7"/>
    <w:rsid w:val="004D126A"/>
    <w:rsid w:val="004D2DAD"/>
    <w:rsid w:val="004D2E3D"/>
    <w:rsid w:val="004D7BCE"/>
    <w:rsid w:val="004E2522"/>
    <w:rsid w:val="004F07F9"/>
    <w:rsid w:val="004F1735"/>
    <w:rsid w:val="004F1945"/>
    <w:rsid w:val="004F2134"/>
    <w:rsid w:val="004F3B27"/>
    <w:rsid w:val="004F61CD"/>
    <w:rsid w:val="004F7F85"/>
    <w:rsid w:val="005002B9"/>
    <w:rsid w:val="00501B85"/>
    <w:rsid w:val="005058B6"/>
    <w:rsid w:val="00506686"/>
    <w:rsid w:val="00506EFA"/>
    <w:rsid w:val="005122A1"/>
    <w:rsid w:val="005141D9"/>
    <w:rsid w:val="0051580D"/>
    <w:rsid w:val="0051705C"/>
    <w:rsid w:val="0052151C"/>
    <w:rsid w:val="00522870"/>
    <w:rsid w:val="00526806"/>
    <w:rsid w:val="00526F14"/>
    <w:rsid w:val="00527FA1"/>
    <w:rsid w:val="00533B2A"/>
    <w:rsid w:val="00535340"/>
    <w:rsid w:val="0054059A"/>
    <w:rsid w:val="00544AF6"/>
    <w:rsid w:val="00547111"/>
    <w:rsid w:val="00552EAB"/>
    <w:rsid w:val="00553393"/>
    <w:rsid w:val="00553CC8"/>
    <w:rsid w:val="00554014"/>
    <w:rsid w:val="00555B74"/>
    <w:rsid w:val="00557777"/>
    <w:rsid w:val="00561B10"/>
    <w:rsid w:val="00562629"/>
    <w:rsid w:val="00565544"/>
    <w:rsid w:val="00570DB2"/>
    <w:rsid w:val="0057282D"/>
    <w:rsid w:val="0057643D"/>
    <w:rsid w:val="00590348"/>
    <w:rsid w:val="005919F7"/>
    <w:rsid w:val="00591EF0"/>
    <w:rsid w:val="00592D74"/>
    <w:rsid w:val="00593170"/>
    <w:rsid w:val="005A108C"/>
    <w:rsid w:val="005A5A2C"/>
    <w:rsid w:val="005A5C5E"/>
    <w:rsid w:val="005A6422"/>
    <w:rsid w:val="005A7088"/>
    <w:rsid w:val="005B12EB"/>
    <w:rsid w:val="005B6825"/>
    <w:rsid w:val="005B7A58"/>
    <w:rsid w:val="005C0EEF"/>
    <w:rsid w:val="005C461A"/>
    <w:rsid w:val="005D07EF"/>
    <w:rsid w:val="005D2A82"/>
    <w:rsid w:val="005D31B8"/>
    <w:rsid w:val="005D4EA4"/>
    <w:rsid w:val="005D6D97"/>
    <w:rsid w:val="005E2C44"/>
    <w:rsid w:val="005E31A0"/>
    <w:rsid w:val="005E46DA"/>
    <w:rsid w:val="005E4811"/>
    <w:rsid w:val="005E675C"/>
    <w:rsid w:val="005E6812"/>
    <w:rsid w:val="005E7946"/>
    <w:rsid w:val="00600E3E"/>
    <w:rsid w:val="0060494D"/>
    <w:rsid w:val="00606AE3"/>
    <w:rsid w:val="006116AB"/>
    <w:rsid w:val="00614656"/>
    <w:rsid w:val="00617586"/>
    <w:rsid w:val="00617CFC"/>
    <w:rsid w:val="00621188"/>
    <w:rsid w:val="0062146C"/>
    <w:rsid w:val="006221FA"/>
    <w:rsid w:val="00623AE8"/>
    <w:rsid w:val="006257ED"/>
    <w:rsid w:val="006259B7"/>
    <w:rsid w:val="00626838"/>
    <w:rsid w:val="00630F2D"/>
    <w:rsid w:val="0063101E"/>
    <w:rsid w:val="00634421"/>
    <w:rsid w:val="00635D7C"/>
    <w:rsid w:val="00640C32"/>
    <w:rsid w:val="00642843"/>
    <w:rsid w:val="00643F3E"/>
    <w:rsid w:val="00644AAB"/>
    <w:rsid w:val="00646A00"/>
    <w:rsid w:val="006473AB"/>
    <w:rsid w:val="00653DE4"/>
    <w:rsid w:val="0066082B"/>
    <w:rsid w:val="00660AC6"/>
    <w:rsid w:val="0066415E"/>
    <w:rsid w:val="00665C47"/>
    <w:rsid w:val="00666625"/>
    <w:rsid w:val="00682ED6"/>
    <w:rsid w:val="00683392"/>
    <w:rsid w:val="006838F6"/>
    <w:rsid w:val="00686F7F"/>
    <w:rsid w:val="00695808"/>
    <w:rsid w:val="006965CE"/>
    <w:rsid w:val="006A4A51"/>
    <w:rsid w:val="006A5091"/>
    <w:rsid w:val="006A61E1"/>
    <w:rsid w:val="006B00A0"/>
    <w:rsid w:val="006B21FA"/>
    <w:rsid w:val="006B46FB"/>
    <w:rsid w:val="006B5CFC"/>
    <w:rsid w:val="006B61A7"/>
    <w:rsid w:val="006C300A"/>
    <w:rsid w:val="006D0037"/>
    <w:rsid w:val="006D05A8"/>
    <w:rsid w:val="006D0A1D"/>
    <w:rsid w:val="006D30DB"/>
    <w:rsid w:val="006D36AD"/>
    <w:rsid w:val="006D5F39"/>
    <w:rsid w:val="006D7D9F"/>
    <w:rsid w:val="006D7DF5"/>
    <w:rsid w:val="006E054A"/>
    <w:rsid w:val="006E06A4"/>
    <w:rsid w:val="006E21FB"/>
    <w:rsid w:val="006E340C"/>
    <w:rsid w:val="006E351D"/>
    <w:rsid w:val="006E3DBD"/>
    <w:rsid w:val="006E537F"/>
    <w:rsid w:val="006E6AC9"/>
    <w:rsid w:val="006F52D1"/>
    <w:rsid w:val="006F6F58"/>
    <w:rsid w:val="006F7CC0"/>
    <w:rsid w:val="00700BB3"/>
    <w:rsid w:val="00701B36"/>
    <w:rsid w:val="007029A2"/>
    <w:rsid w:val="007069CF"/>
    <w:rsid w:val="00712E1A"/>
    <w:rsid w:val="00712F3D"/>
    <w:rsid w:val="00713B89"/>
    <w:rsid w:val="00714187"/>
    <w:rsid w:val="00714D64"/>
    <w:rsid w:val="0072253B"/>
    <w:rsid w:val="0072368A"/>
    <w:rsid w:val="00723E84"/>
    <w:rsid w:val="007256A1"/>
    <w:rsid w:val="00732208"/>
    <w:rsid w:val="00744B42"/>
    <w:rsid w:val="007454C1"/>
    <w:rsid w:val="00745BCD"/>
    <w:rsid w:val="007501D9"/>
    <w:rsid w:val="00751B4C"/>
    <w:rsid w:val="00754AF4"/>
    <w:rsid w:val="00755922"/>
    <w:rsid w:val="00757B2E"/>
    <w:rsid w:val="00757D35"/>
    <w:rsid w:val="00761B40"/>
    <w:rsid w:val="0076292D"/>
    <w:rsid w:val="00773B09"/>
    <w:rsid w:val="0077571C"/>
    <w:rsid w:val="007814C2"/>
    <w:rsid w:val="007827E8"/>
    <w:rsid w:val="00791627"/>
    <w:rsid w:val="00792342"/>
    <w:rsid w:val="007931FE"/>
    <w:rsid w:val="007963B5"/>
    <w:rsid w:val="00796DEF"/>
    <w:rsid w:val="007977A8"/>
    <w:rsid w:val="007A10CA"/>
    <w:rsid w:val="007A19AE"/>
    <w:rsid w:val="007A238F"/>
    <w:rsid w:val="007A2C10"/>
    <w:rsid w:val="007A7777"/>
    <w:rsid w:val="007B0F34"/>
    <w:rsid w:val="007B1C5E"/>
    <w:rsid w:val="007B4127"/>
    <w:rsid w:val="007B4A0F"/>
    <w:rsid w:val="007B512A"/>
    <w:rsid w:val="007C12DF"/>
    <w:rsid w:val="007C2097"/>
    <w:rsid w:val="007C2838"/>
    <w:rsid w:val="007D1283"/>
    <w:rsid w:val="007D31CB"/>
    <w:rsid w:val="007D6A07"/>
    <w:rsid w:val="007E2F5B"/>
    <w:rsid w:val="007E6DA0"/>
    <w:rsid w:val="007E75AE"/>
    <w:rsid w:val="007F28BB"/>
    <w:rsid w:val="007F2B77"/>
    <w:rsid w:val="007F3DD5"/>
    <w:rsid w:val="007F49EF"/>
    <w:rsid w:val="007F7259"/>
    <w:rsid w:val="008040A8"/>
    <w:rsid w:val="00806CCC"/>
    <w:rsid w:val="008125F3"/>
    <w:rsid w:val="008140E8"/>
    <w:rsid w:val="00817377"/>
    <w:rsid w:val="00817A8E"/>
    <w:rsid w:val="008206EA"/>
    <w:rsid w:val="00823610"/>
    <w:rsid w:val="0082518C"/>
    <w:rsid w:val="00826E53"/>
    <w:rsid w:val="008279FA"/>
    <w:rsid w:val="00831FCA"/>
    <w:rsid w:val="00836BA7"/>
    <w:rsid w:val="00840BF2"/>
    <w:rsid w:val="00840C27"/>
    <w:rsid w:val="00841269"/>
    <w:rsid w:val="00842D4D"/>
    <w:rsid w:val="00846FAA"/>
    <w:rsid w:val="00847FD7"/>
    <w:rsid w:val="0085388E"/>
    <w:rsid w:val="00854DF5"/>
    <w:rsid w:val="0085624E"/>
    <w:rsid w:val="00856F1B"/>
    <w:rsid w:val="00861949"/>
    <w:rsid w:val="008626E7"/>
    <w:rsid w:val="00866095"/>
    <w:rsid w:val="00870493"/>
    <w:rsid w:val="0087086A"/>
    <w:rsid w:val="00870EE7"/>
    <w:rsid w:val="0087129D"/>
    <w:rsid w:val="00873252"/>
    <w:rsid w:val="00874BB5"/>
    <w:rsid w:val="00877EB4"/>
    <w:rsid w:val="008863B9"/>
    <w:rsid w:val="00886E17"/>
    <w:rsid w:val="00893A09"/>
    <w:rsid w:val="008965FC"/>
    <w:rsid w:val="008A19A6"/>
    <w:rsid w:val="008A1BC1"/>
    <w:rsid w:val="008A45A6"/>
    <w:rsid w:val="008A6D92"/>
    <w:rsid w:val="008B2073"/>
    <w:rsid w:val="008B2250"/>
    <w:rsid w:val="008B4535"/>
    <w:rsid w:val="008B6960"/>
    <w:rsid w:val="008B6FBC"/>
    <w:rsid w:val="008B7D32"/>
    <w:rsid w:val="008C1E29"/>
    <w:rsid w:val="008C20B0"/>
    <w:rsid w:val="008C5FFB"/>
    <w:rsid w:val="008C7F99"/>
    <w:rsid w:val="008D03F9"/>
    <w:rsid w:val="008D1E29"/>
    <w:rsid w:val="008D2108"/>
    <w:rsid w:val="008D3CCC"/>
    <w:rsid w:val="008E0DAA"/>
    <w:rsid w:val="008E2BF0"/>
    <w:rsid w:val="008E4535"/>
    <w:rsid w:val="008E5945"/>
    <w:rsid w:val="008F12CD"/>
    <w:rsid w:val="008F1778"/>
    <w:rsid w:val="008F2D32"/>
    <w:rsid w:val="008F3789"/>
    <w:rsid w:val="008F4229"/>
    <w:rsid w:val="008F4384"/>
    <w:rsid w:val="008F563A"/>
    <w:rsid w:val="008F686C"/>
    <w:rsid w:val="00903201"/>
    <w:rsid w:val="0090555A"/>
    <w:rsid w:val="009148DE"/>
    <w:rsid w:val="009205B0"/>
    <w:rsid w:val="0092125E"/>
    <w:rsid w:val="00921AED"/>
    <w:rsid w:val="00924EA1"/>
    <w:rsid w:val="00927576"/>
    <w:rsid w:val="0093061F"/>
    <w:rsid w:val="0093675A"/>
    <w:rsid w:val="0094025D"/>
    <w:rsid w:val="00940840"/>
    <w:rsid w:val="00941E30"/>
    <w:rsid w:val="0094632E"/>
    <w:rsid w:val="009509E1"/>
    <w:rsid w:val="0096071B"/>
    <w:rsid w:val="00961E18"/>
    <w:rsid w:val="0096258D"/>
    <w:rsid w:val="0096390E"/>
    <w:rsid w:val="00965C30"/>
    <w:rsid w:val="00975E9A"/>
    <w:rsid w:val="009777D9"/>
    <w:rsid w:val="0098115E"/>
    <w:rsid w:val="00981538"/>
    <w:rsid w:val="009870D7"/>
    <w:rsid w:val="00991B88"/>
    <w:rsid w:val="00997939"/>
    <w:rsid w:val="009A1963"/>
    <w:rsid w:val="009A5753"/>
    <w:rsid w:val="009A579D"/>
    <w:rsid w:val="009A7574"/>
    <w:rsid w:val="009B1814"/>
    <w:rsid w:val="009C4F6C"/>
    <w:rsid w:val="009D163E"/>
    <w:rsid w:val="009D63C2"/>
    <w:rsid w:val="009E3297"/>
    <w:rsid w:val="009E3DCA"/>
    <w:rsid w:val="009F3F30"/>
    <w:rsid w:val="009F4100"/>
    <w:rsid w:val="009F4D5D"/>
    <w:rsid w:val="009F571F"/>
    <w:rsid w:val="009F734F"/>
    <w:rsid w:val="009F74B7"/>
    <w:rsid w:val="00A00302"/>
    <w:rsid w:val="00A1255D"/>
    <w:rsid w:val="00A1301F"/>
    <w:rsid w:val="00A22846"/>
    <w:rsid w:val="00A2293B"/>
    <w:rsid w:val="00A22D9E"/>
    <w:rsid w:val="00A23A45"/>
    <w:rsid w:val="00A246B6"/>
    <w:rsid w:val="00A2578A"/>
    <w:rsid w:val="00A25934"/>
    <w:rsid w:val="00A35FB7"/>
    <w:rsid w:val="00A36A1D"/>
    <w:rsid w:val="00A42576"/>
    <w:rsid w:val="00A47E70"/>
    <w:rsid w:val="00A50CF0"/>
    <w:rsid w:val="00A52065"/>
    <w:rsid w:val="00A557E4"/>
    <w:rsid w:val="00A7084A"/>
    <w:rsid w:val="00A747ED"/>
    <w:rsid w:val="00A7671C"/>
    <w:rsid w:val="00A82561"/>
    <w:rsid w:val="00A85C0B"/>
    <w:rsid w:val="00A93A02"/>
    <w:rsid w:val="00A95DAA"/>
    <w:rsid w:val="00AA2324"/>
    <w:rsid w:val="00AA2CBC"/>
    <w:rsid w:val="00AA2EB5"/>
    <w:rsid w:val="00AA5CE2"/>
    <w:rsid w:val="00AA6175"/>
    <w:rsid w:val="00AA75C9"/>
    <w:rsid w:val="00AA7F70"/>
    <w:rsid w:val="00AC036D"/>
    <w:rsid w:val="00AC25C9"/>
    <w:rsid w:val="00AC2ABE"/>
    <w:rsid w:val="00AC354B"/>
    <w:rsid w:val="00AC5820"/>
    <w:rsid w:val="00AC6BC9"/>
    <w:rsid w:val="00AD1CD8"/>
    <w:rsid w:val="00AD68E3"/>
    <w:rsid w:val="00AE133B"/>
    <w:rsid w:val="00AE2CF7"/>
    <w:rsid w:val="00AE2F4C"/>
    <w:rsid w:val="00AE3A89"/>
    <w:rsid w:val="00AE4FBA"/>
    <w:rsid w:val="00AE7E78"/>
    <w:rsid w:val="00AF0EE0"/>
    <w:rsid w:val="00AF4C7E"/>
    <w:rsid w:val="00AF777E"/>
    <w:rsid w:val="00B10181"/>
    <w:rsid w:val="00B133C3"/>
    <w:rsid w:val="00B14058"/>
    <w:rsid w:val="00B145FA"/>
    <w:rsid w:val="00B21004"/>
    <w:rsid w:val="00B21552"/>
    <w:rsid w:val="00B245FF"/>
    <w:rsid w:val="00B258BB"/>
    <w:rsid w:val="00B2695C"/>
    <w:rsid w:val="00B31A93"/>
    <w:rsid w:val="00B32B68"/>
    <w:rsid w:val="00B40B03"/>
    <w:rsid w:val="00B410E8"/>
    <w:rsid w:val="00B41A31"/>
    <w:rsid w:val="00B41B89"/>
    <w:rsid w:val="00B4354B"/>
    <w:rsid w:val="00B43D3A"/>
    <w:rsid w:val="00B46E56"/>
    <w:rsid w:val="00B526D2"/>
    <w:rsid w:val="00B55434"/>
    <w:rsid w:val="00B60BB8"/>
    <w:rsid w:val="00B67B97"/>
    <w:rsid w:val="00B72D47"/>
    <w:rsid w:val="00B72E5B"/>
    <w:rsid w:val="00B73B63"/>
    <w:rsid w:val="00B740A0"/>
    <w:rsid w:val="00B75E6F"/>
    <w:rsid w:val="00B763ED"/>
    <w:rsid w:val="00B77912"/>
    <w:rsid w:val="00B77966"/>
    <w:rsid w:val="00B84348"/>
    <w:rsid w:val="00B90291"/>
    <w:rsid w:val="00B903D2"/>
    <w:rsid w:val="00B94A98"/>
    <w:rsid w:val="00B9637A"/>
    <w:rsid w:val="00B968C8"/>
    <w:rsid w:val="00B97EE6"/>
    <w:rsid w:val="00BA3EC5"/>
    <w:rsid w:val="00BA51D9"/>
    <w:rsid w:val="00BA7A9E"/>
    <w:rsid w:val="00BB0174"/>
    <w:rsid w:val="00BB5D87"/>
    <w:rsid w:val="00BB5DFC"/>
    <w:rsid w:val="00BB716B"/>
    <w:rsid w:val="00BB791E"/>
    <w:rsid w:val="00BC0C5D"/>
    <w:rsid w:val="00BC4076"/>
    <w:rsid w:val="00BC4F81"/>
    <w:rsid w:val="00BD169F"/>
    <w:rsid w:val="00BD1D30"/>
    <w:rsid w:val="00BD279D"/>
    <w:rsid w:val="00BD6817"/>
    <w:rsid w:val="00BD6BB8"/>
    <w:rsid w:val="00BE281A"/>
    <w:rsid w:val="00BE2C8D"/>
    <w:rsid w:val="00BE4D08"/>
    <w:rsid w:val="00BE58D8"/>
    <w:rsid w:val="00BF15F4"/>
    <w:rsid w:val="00BF35FC"/>
    <w:rsid w:val="00BF75BD"/>
    <w:rsid w:val="00C017F3"/>
    <w:rsid w:val="00C02B27"/>
    <w:rsid w:val="00C159A7"/>
    <w:rsid w:val="00C20124"/>
    <w:rsid w:val="00C26BB4"/>
    <w:rsid w:val="00C31121"/>
    <w:rsid w:val="00C33D60"/>
    <w:rsid w:val="00C35EE7"/>
    <w:rsid w:val="00C46A7C"/>
    <w:rsid w:val="00C54132"/>
    <w:rsid w:val="00C5748D"/>
    <w:rsid w:val="00C66BA2"/>
    <w:rsid w:val="00C67A25"/>
    <w:rsid w:val="00C67ABF"/>
    <w:rsid w:val="00C70246"/>
    <w:rsid w:val="00C72D59"/>
    <w:rsid w:val="00C73EC5"/>
    <w:rsid w:val="00C749A9"/>
    <w:rsid w:val="00C755E3"/>
    <w:rsid w:val="00C779F7"/>
    <w:rsid w:val="00C81934"/>
    <w:rsid w:val="00C846EF"/>
    <w:rsid w:val="00C860BB"/>
    <w:rsid w:val="00C870F6"/>
    <w:rsid w:val="00C901B8"/>
    <w:rsid w:val="00C905E6"/>
    <w:rsid w:val="00C90A89"/>
    <w:rsid w:val="00C9199D"/>
    <w:rsid w:val="00C943AA"/>
    <w:rsid w:val="00C951E7"/>
    <w:rsid w:val="00C955FD"/>
    <w:rsid w:val="00C95985"/>
    <w:rsid w:val="00CA2472"/>
    <w:rsid w:val="00CA637F"/>
    <w:rsid w:val="00CA77CC"/>
    <w:rsid w:val="00CB04CE"/>
    <w:rsid w:val="00CB0C56"/>
    <w:rsid w:val="00CB0D4D"/>
    <w:rsid w:val="00CB4A97"/>
    <w:rsid w:val="00CB6631"/>
    <w:rsid w:val="00CC2CA2"/>
    <w:rsid w:val="00CC3983"/>
    <w:rsid w:val="00CC4CB9"/>
    <w:rsid w:val="00CC5026"/>
    <w:rsid w:val="00CC68D0"/>
    <w:rsid w:val="00CC6ED4"/>
    <w:rsid w:val="00CC7A37"/>
    <w:rsid w:val="00CD14E7"/>
    <w:rsid w:val="00CD3307"/>
    <w:rsid w:val="00CD545B"/>
    <w:rsid w:val="00CD61B0"/>
    <w:rsid w:val="00CE03E4"/>
    <w:rsid w:val="00CE2380"/>
    <w:rsid w:val="00CF2AC9"/>
    <w:rsid w:val="00CF2F21"/>
    <w:rsid w:val="00CF62F4"/>
    <w:rsid w:val="00D0206A"/>
    <w:rsid w:val="00D03F9A"/>
    <w:rsid w:val="00D049BB"/>
    <w:rsid w:val="00D06D51"/>
    <w:rsid w:val="00D06FA9"/>
    <w:rsid w:val="00D13577"/>
    <w:rsid w:val="00D21AF0"/>
    <w:rsid w:val="00D2273F"/>
    <w:rsid w:val="00D2351F"/>
    <w:rsid w:val="00D24991"/>
    <w:rsid w:val="00D3022B"/>
    <w:rsid w:val="00D341CB"/>
    <w:rsid w:val="00D34A6A"/>
    <w:rsid w:val="00D40321"/>
    <w:rsid w:val="00D41389"/>
    <w:rsid w:val="00D42CA5"/>
    <w:rsid w:val="00D45872"/>
    <w:rsid w:val="00D50255"/>
    <w:rsid w:val="00D554A3"/>
    <w:rsid w:val="00D56E62"/>
    <w:rsid w:val="00D61BAD"/>
    <w:rsid w:val="00D632E0"/>
    <w:rsid w:val="00D66520"/>
    <w:rsid w:val="00D71DA3"/>
    <w:rsid w:val="00D740E4"/>
    <w:rsid w:val="00D773D8"/>
    <w:rsid w:val="00D779B2"/>
    <w:rsid w:val="00D80502"/>
    <w:rsid w:val="00D832F6"/>
    <w:rsid w:val="00D835E6"/>
    <w:rsid w:val="00D84AE9"/>
    <w:rsid w:val="00D84C47"/>
    <w:rsid w:val="00DA1479"/>
    <w:rsid w:val="00DA3380"/>
    <w:rsid w:val="00DA41E2"/>
    <w:rsid w:val="00DA434C"/>
    <w:rsid w:val="00DA52F1"/>
    <w:rsid w:val="00DB3958"/>
    <w:rsid w:val="00DB625F"/>
    <w:rsid w:val="00DB7D83"/>
    <w:rsid w:val="00DC0924"/>
    <w:rsid w:val="00DC0E0E"/>
    <w:rsid w:val="00DC1BE3"/>
    <w:rsid w:val="00DC470C"/>
    <w:rsid w:val="00DD682C"/>
    <w:rsid w:val="00DE087F"/>
    <w:rsid w:val="00DE34CF"/>
    <w:rsid w:val="00DE53C1"/>
    <w:rsid w:val="00DE7AEF"/>
    <w:rsid w:val="00DF01BC"/>
    <w:rsid w:val="00DF02F6"/>
    <w:rsid w:val="00DF055C"/>
    <w:rsid w:val="00DF417C"/>
    <w:rsid w:val="00E10A84"/>
    <w:rsid w:val="00E10B79"/>
    <w:rsid w:val="00E13F3D"/>
    <w:rsid w:val="00E22363"/>
    <w:rsid w:val="00E23EC7"/>
    <w:rsid w:val="00E25212"/>
    <w:rsid w:val="00E27731"/>
    <w:rsid w:val="00E330FA"/>
    <w:rsid w:val="00E34898"/>
    <w:rsid w:val="00E4129C"/>
    <w:rsid w:val="00E43DD4"/>
    <w:rsid w:val="00E51163"/>
    <w:rsid w:val="00E52DED"/>
    <w:rsid w:val="00E53755"/>
    <w:rsid w:val="00E53E36"/>
    <w:rsid w:val="00E54C42"/>
    <w:rsid w:val="00E55CD8"/>
    <w:rsid w:val="00E55E29"/>
    <w:rsid w:val="00E563F2"/>
    <w:rsid w:val="00E63074"/>
    <w:rsid w:val="00E67264"/>
    <w:rsid w:val="00E76979"/>
    <w:rsid w:val="00E867B7"/>
    <w:rsid w:val="00E90E38"/>
    <w:rsid w:val="00E94432"/>
    <w:rsid w:val="00EA79F4"/>
    <w:rsid w:val="00EB09B7"/>
    <w:rsid w:val="00EB10C9"/>
    <w:rsid w:val="00EB79BD"/>
    <w:rsid w:val="00EB7DBC"/>
    <w:rsid w:val="00EC1D15"/>
    <w:rsid w:val="00EC26E4"/>
    <w:rsid w:val="00EC606A"/>
    <w:rsid w:val="00EC7413"/>
    <w:rsid w:val="00ED1685"/>
    <w:rsid w:val="00ED421C"/>
    <w:rsid w:val="00EE1047"/>
    <w:rsid w:val="00EE1386"/>
    <w:rsid w:val="00EE1433"/>
    <w:rsid w:val="00EE264A"/>
    <w:rsid w:val="00EE7D7C"/>
    <w:rsid w:val="00EF173B"/>
    <w:rsid w:val="00EF37EA"/>
    <w:rsid w:val="00EF699A"/>
    <w:rsid w:val="00EF6A2F"/>
    <w:rsid w:val="00EF7A70"/>
    <w:rsid w:val="00F00A86"/>
    <w:rsid w:val="00F00E52"/>
    <w:rsid w:val="00F0503A"/>
    <w:rsid w:val="00F1413A"/>
    <w:rsid w:val="00F1423B"/>
    <w:rsid w:val="00F14BF8"/>
    <w:rsid w:val="00F155B1"/>
    <w:rsid w:val="00F15D29"/>
    <w:rsid w:val="00F220AE"/>
    <w:rsid w:val="00F22B65"/>
    <w:rsid w:val="00F23903"/>
    <w:rsid w:val="00F25D98"/>
    <w:rsid w:val="00F262FA"/>
    <w:rsid w:val="00F300FB"/>
    <w:rsid w:val="00F31265"/>
    <w:rsid w:val="00F33BBC"/>
    <w:rsid w:val="00F346B4"/>
    <w:rsid w:val="00F40FA9"/>
    <w:rsid w:val="00F4326F"/>
    <w:rsid w:val="00F43766"/>
    <w:rsid w:val="00F43C80"/>
    <w:rsid w:val="00F47B35"/>
    <w:rsid w:val="00F51681"/>
    <w:rsid w:val="00F54851"/>
    <w:rsid w:val="00F563C9"/>
    <w:rsid w:val="00F56C62"/>
    <w:rsid w:val="00F61589"/>
    <w:rsid w:val="00F622E3"/>
    <w:rsid w:val="00F63F39"/>
    <w:rsid w:val="00F64AB3"/>
    <w:rsid w:val="00F64F9B"/>
    <w:rsid w:val="00F65A6E"/>
    <w:rsid w:val="00F66F21"/>
    <w:rsid w:val="00F733E1"/>
    <w:rsid w:val="00F75B5D"/>
    <w:rsid w:val="00F82488"/>
    <w:rsid w:val="00F83D04"/>
    <w:rsid w:val="00F84930"/>
    <w:rsid w:val="00F85ED3"/>
    <w:rsid w:val="00F87A2E"/>
    <w:rsid w:val="00F91DA9"/>
    <w:rsid w:val="00F92E33"/>
    <w:rsid w:val="00F947A7"/>
    <w:rsid w:val="00F94C23"/>
    <w:rsid w:val="00F9777A"/>
    <w:rsid w:val="00FA2E91"/>
    <w:rsid w:val="00FA7899"/>
    <w:rsid w:val="00FB0BAD"/>
    <w:rsid w:val="00FB1F71"/>
    <w:rsid w:val="00FB308E"/>
    <w:rsid w:val="00FB6386"/>
    <w:rsid w:val="00FC086C"/>
    <w:rsid w:val="00FC7CEB"/>
    <w:rsid w:val="00FE1167"/>
    <w:rsid w:val="00FE13F9"/>
    <w:rsid w:val="00FE2838"/>
    <w:rsid w:val="00FE329F"/>
    <w:rsid w:val="00FE3DDB"/>
    <w:rsid w:val="00FE6B98"/>
    <w:rsid w:val="00FF2871"/>
    <w:rsid w:val="00FF6C3E"/>
    <w:rsid w:val="00FF6D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B40B03"/>
    <w:rPr>
      <w:rFonts w:ascii="Times New Roman" w:hAnsi="Times New Roman"/>
      <w:lang w:val="en-GB" w:eastAsia="en-US"/>
    </w:rPr>
  </w:style>
  <w:style w:type="character" w:customStyle="1" w:styleId="NOZchn">
    <w:name w:val="NO Zchn"/>
    <w:link w:val="NO"/>
    <w:qFormat/>
    <w:rsid w:val="00B40B03"/>
    <w:rPr>
      <w:rFonts w:ascii="Times New Roman" w:hAnsi="Times New Roman"/>
      <w:lang w:val="en-GB" w:eastAsia="en-US"/>
    </w:rPr>
  </w:style>
  <w:style w:type="character" w:customStyle="1" w:styleId="B2Char">
    <w:name w:val="B2 Char"/>
    <w:link w:val="B2"/>
    <w:rsid w:val="00B40B03"/>
    <w:rPr>
      <w:rFonts w:ascii="Times New Roman" w:hAnsi="Times New Roman"/>
      <w:lang w:val="en-GB" w:eastAsia="en-US"/>
    </w:rPr>
  </w:style>
  <w:style w:type="character" w:customStyle="1" w:styleId="THChar">
    <w:name w:val="TH Char"/>
    <w:link w:val="TH"/>
    <w:qFormat/>
    <w:rsid w:val="002974D4"/>
    <w:rPr>
      <w:rFonts w:ascii="Arial" w:hAnsi="Arial"/>
      <w:b/>
      <w:lang w:val="en-GB" w:eastAsia="en-US"/>
    </w:rPr>
  </w:style>
  <w:style w:type="character" w:customStyle="1" w:styleId="TFChar">
    <w:name w:val="TF Char"/>
    <w:link w:val="TF"/>
    <w:rsid w:val="002974D4"/>
    <w:rPr>
      <w:rFonts w:ascii="Arial" w:hAnsi="Arial"/>
      <w:b/>
      <w:lang w:val="en-GB" w:eastAsia="en-US"/>
    </w:rPr>
  </w:style>
  <w:style w:type="character" w:customStyle="1" w:styleId="NOChar">
    <w:name w:val="NO Char"/>
    <w:qFormat/>
    <w:rsid w:val="0044067D"/>
  </w:style>
  <w:style w:type="character" w:customStyle="1" w:styleId="TALChar">
    <w:name w:val="TAL Char"/>
    <w:link w:val="TAL"/>
    <w:rsid w:val="0044067D"/>
    <w:rPr>
      <w:rFonts w:ascii="Arial" w:hAnsi="Arial"/>
      <w:sz w:val="18"/>
      <w:lang w:val="en-GB" w:eastAsia="en-US"/>
    </w:rPr>
  </w:style>
  <w:style w:type="character" w:customStyle="1" w:styleId="TAHCar">
    <w:name w:val="TAH Car"/>
    <w:link w:val="TAH"/>
    <w:rsid w:val="0044067D"/>
    <w:rPr>
      <w:rFonts w:ascii="Arial" w:hAnsi="Arial"/>
      <w:b/>
      <w:sz w:val="18"/>
      <w:lang w:val="en-GB" w:eastAsia="en-US"/>
    </w:rPr>
  </w:style>
  <w:style w:type="character" w:customStyle="1" w:styleId="TANChar">
    <w:name w:val="TAN Char"/>
    <w:link w:val="TAN"/>
    <w:locked/>
    <w:rsid w:val="0044067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3DDAF5-8DE9-43D1-A9AA-74536DC48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10</Pages>
  <Words>4551</Words>
  <Characters>25947</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r00</cp:lastModifiedBy>
  <cp:revision>1053</cp:revision>
  <cp:lastPrinted>1900-01-01T00:00:00Z</cp:lastPrinted>
  <dcterms:created xsi:type="dcterms:W3CDTF">2022-10-19T07:54:00Z</dcterms:created>
  <dcterms:modified xsi:type="dcterms:W3CDTF">2023-08-24T15:46:00Z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(3)DZpCIU+StGtB43PBAXlreLxsPF1irCXLRj/TPberAFn0mz6aXaYniD4tAMN0Zzc5W7NXmxln
aZMzCJNNdYjpfaDxPatEy0NcT/PrJcXZ0os7STb71rTstGRJdsjZy1OGCWp7pqum2YOj19Du
99WzLEXj3liI1dCV+fRm4YxQU2O8EA2IjK2Nj2YcOl/SGy7E6pnV4iu+7OP/wKDib5wX1Oo7
E9fuL42qtseQ8xsfzr</vt:lpwstr>
  </property>
  <property fmtid="{D5CDD505-2E9C-101B-9397-08002B2CF9AE}" pid="26" name="_2015_ms_pID_7253431">
    <vt:lpwstr>hkVG0hIJAIwwNu9yZcwrdItaZTJqZwjYec+tu2t2gNRNcZ8b9QuL6S
2hr2HjdqiTTcRZRMUNVyQBwqg8iEGO5u2i6GMp7Ii/I0NbyzFsC5XlKGUZFqO04d5c5G2YKi
+S8oPGLoFEbz11hw2eiJ2y+Xss44KyQMreKdAyaNziXPKri3PkMYdJxU/ftVWu05paKniGlB
EXyrl2GF86hAtBVO2pcGQdlFGqhZPsskAwWU</vt:lpwstr>
  </property>
  <property fmtid="{D5CDD505-2E9C-101B-9397-08002B2CF9AE}" pid="27" name="_2015_ms_pID_7253432">
    <vt:lpwstr>GzysfaK9D6h7SDtCTAPpYOc=</vt:lpwstr>
  </property>
</Properties>
</file>